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188E" w:rsidRDefault="009F188E" w:rsidP="00090EDC">
      <w:pPr>
        <w:rPr>
          <w:lang w:val="en-US"/>
        </w:rPr>
      </w:pPr>
    </w:p>
    <w:p w:rsidR="004C6120" w:rsidRDefault="004C6120" w:rsidP="000A2D2A">
      <w:pPr>
        <w:rPr>
          <w:rFonts w:ascii="Calibri" w:hAnsi="Calibri"/>
          <w:color w:val="00B0F0"/>
          <w:sz w:val="96"/>
          <w:lang w:val="en-US"/>
        </w:rPr>
      </w:pPr>
    </w:p>
    <w:p w:rsidR="004C6120" w:rsidRDefault="004C6120" w:rsidP="000A2D2A">
      <w:pPr>
        <w:rPr>
          <w:rFonts w:ascii="Calibri" w:hAnsi="Calibri"/>
          <w:color w:val="00B0F0"/>
          <w:sz w:val="96"/>
          <w:lang w:val="en-US"/>
        </w:rPr>
      </w:pPr>
      <w:r>
        <w:rPr>
          <w:rFonts w:ascii="Calibri" w:hAnsi="Calibri"/>
          <w:color w:val="00B0F0"/>
          <w:sz w:val="96"/>
          <w:lang w:val="en-US"/>
        </w:rPr>
        <w:t xml:space="preserve">Web site Design </w:t>
      </w:r>
    </w:p>
    <w:p w:rsidR="000A2D2A" w:rsidRDefault="004C6120" w:rsidP="000A2D2A">
      <w:pPr>
        <w:rPr>
          <w:rFonts w:ascii="Calibri" w:hAnsi="Calibri"/>
          <w:color w:val="00B0F0"/>
          <w:sz w:val="96"/>
        </w:rPr>
      </w:pPr>
      <w:r>
        <w:rPr>
          <w:rFonts w:ascii="Calibri" w:hAnsi="Calibri"/>
          <w:color w:val="00B0F0"/>
          <w:sz w:val="96"/>
          <w:lang w:val="en-US"/>
        </w:rPr>
        <w:t>Scope for ‘Health &amp; Nutrition’ Social Network</w:t>
      </w:r>
    </w:p>
    <w:p w:rsidR="004C6120" w:rsidRDefault="004C6120">
      <w:pPr>
        <w:rPr>
          <w:rFonts w:ascii="Calibri" w:hAnsi="Calibri" w:cs="Times New Roman"/>
          <w:b/>
          <w:bCs/>
        </w:rPr>
      </w:pPr>
      <w:r>
        <w:rPr>
          <w:rFonts w:ascii="Calibri" w:hAnsi="Calibri" w:cs="Times New Roman"/>
        </w:rPr>
        <w:br w:type="page"/>
      </w:r>
    </w:p>
    <w:sdt>
      <w:sdtPr>
        <w:rPr>
          <w:rFonts w:ascii="Calibri" w:eastAsiaTheme="minorHAnsi" w:hAnsi="Calibri" w:cs="Times New Roman"/>
          <w:color w:val="auto"/>
          <w:sz w:val="22"/>
          <w:szCs w:val="22"/>
          <w:lang w:val="en-GB" w:eastAsia="en-US"/>
        </w:rPr>
        <w:id w:val="1695872818"/>
        <w:docPartObj>
          <w:docPartGallery w:val="Table of Contents"/>
          <w:docPartUnique/>
        </w:docPartObj>
      </w:sdtPr>
      <w:sdtEndPr>
        <w:rPr>
          <w:rFonts w:asciiTheme="minorHAnsi" w:hAnsiTheme="minorHAnsi" w:cstheme="minorBidi"/>
          <w:b w:val="0"/>
          <w:bCs w:val="0"/>
          <w:noProof/>
        </w:rPr>
      </w:sdtEndPr>
      <w:sdtContent>
        <w:p w:rsidR="005D35F8" w:rsidRPr="006E436F" w:rsidRDefault="005D35F8" w:rsidP="002B5BCF">
          <w:pPr>
            <w:pStyle w:val="TOCHeading"/>
          </w:pPr>
          <w:r w:rsidRPr="006E436F">
            <w:t>Contents</w:t>
          </w:r>
        </w:p>
        <w:p w:rsidR="000F644D" w:rsidRDefault="005D35F8">
          <w:pPr>
            <w:pStyle w:val="TOC1"/>
            <w:rPr>
              <w:rFonts w:asciiTheme="minorHAnsi" w:eastAsiaTheme="minorEastAsia" w:hAnsiTheme="minorHAnsi" w:cstheme="minorBidi"/>
              <w:noProof/>
              <w:lang w:val="en-GB" w:eastAsia="en-GB"/>
            </w:rPr>
          </w:pPr>
          <w:r>
            <w:fldChar w:fldCharType="begin"/>
          </w:r>
          <w:r>
            <w:instrText xml:space="preserve"> TOC \o "1-3" \h \z \u </w:instrText>
          </w:r>
          <w:r>
            <w:fldChar w:fldCharType="separate"/>
          </w:r>
          <w:hyperlink w:anchor="_Toc401754219" w:history="1">
            <w:r w:rsidR="000F644D" w:rsidRPr="00206966">
              <w:rPr>
                <w:rStyle w:val="Hyperlink"/>
                <w:noProof/>
              </w:rPr>
              <w:t>1.</w:t>
            </w:r>
            <w:r w:rsidR="000F644D">
              <w:rPr>
                <w:rFonts w:asciiTheme="minorHAnsi" w:eastAsiaTheme="minorEastAsia" w:hAnsiTheme="minorHAnsi" w:cstheme="minorBidi"/>
                <w:noProof/>
                <w:lang w:val="en-GB" w:eastAsia="en-GB"/>
              </w:rPr>
              <w:tab/>
            </w:r>
            <w:r w:rsidR="000F644D" w:rsidRPr="00206966">
              <w:rPr>
                <w:rStyle w:val="Hyperlink"/>
                <w:noProof/>
              </w:rPr>
              <w:t>Fresh web design for a health social network</w:t>
            </w:r>
            <w:r w:rsidR="000F644D">
              <w:rPr>
                <w:noProof/>
                <w:webHidden/>
              </w:rPr>
              <w:tab/>
            </w:r>
            <w:r w:rsidR="000F644D">
              <w:rPr>
                <w:noProof/>
                <w:webHidden/>
              </w:rPr>
              <w:fldChar w:fldCharType="begin"/>
            </w:r>
            <w:r w:rsidR="000F644D">
              <w:rPr>
                <w:noProof/>
                <w:webHidden/>
              </w:rPr>
              <w:instrText xml:space="preserve"> PAGEREF _Toc401754219 \h </w:instrText>
            </w:r>
            <w:r w:rsidR="000F644D">
              <w:rPr>
                <w:noProof/>
                <w:webHidden/>
              </w:rPr>
            </w:r>
            <w:r w:rsidR="000F644D">
              <w:rPr>
                <w:noProof/>
                <w:webHidden/>
              </w:rPr>
              <w:fldChar w:fldCharType="separate"/>
            </w:r>
            <w:r w:rsidR="000F644D">
              <w:rPr>
                <w:noProof/>
                <w:webHidden/>
              </w:rPr>
              <w:t>3</w:t>
            </w:r>
            <w:r w:rsidR="000F644D">
              <w:rPr>
                <w:noProof/>
                <w:webHidden/>
              </w:rPr>
              <w:fldChar w:fldCharType="end"/>
            </w:r>
          </w:hyperlink>
        </w:p>
        <w:p w:rsidR="000F644D" w:rsidRDefault="000F644D">
          <w:pPr>
            <w:pStyle w:val="TOC2"/>
            <w:tabs>
              <w:tab w:val="left" w:pos="880"/>
              <w:tab w:val="right" w:leader="dot" w:pos="9350"/>
            </w:tabs>
            <w:rPr>
              <w:rFonts w:asciiTheme="minorHAnsi" w:eastAsiaTheme="minorEastAsia" w:hAnsiTheme="minorHAnsi" w:cstheme="minorBidi"/>
              <w:noProof/>
              <w:lang w:val="en-GB" w:eastAsia="en-GB"/>
            </w:rPr>
          </w:pPr>
          <w:hyperlink w:anchor="_Toc401754220" w:history="1">
            <w:r w:rsidRPr="00206966">
              <w:rPr>
                <w:rStyle w:val="Hyperlink"/>
                <w:noProof/>
              </w:rPr>
              <w:t>1.1</w:t>
            </w:r>
            <w:r>
              <w:rPr>
                <w:rFonts w:asciiTheme="minorHAnsi" w:eastAsiaTheme="minorEastAsia" w:hAnsiTheme="minorHAnsi" w:cstheme="minorBidi"/>
                <w:noProof/>
                <w:lang w:val="en-GB" w:eastAsia="en-GB"/>
              </w:rPr>
              <w:tab/>
            </w:r>
            <w:r w:rsidRPr="00206966">
              <w:rPr>
                <w:rStyle w:val="Hyperlink"/>
                <w:noProof/>
              </w:rPr>
              <w:t>About PrestoVita</w:t>
            </w:r>
            <w:r>
              <w:rPr>
                <w:noProof/>
                <w:webHidden/>
              </w:rPr>
              <w:tab/>
            </w:r>
            <w:r>
              <w:rPr>
                <w:noProof/>
                <w:webHidden/>
              </w:rPr>
              <w:fldChar w:fldCharType="begin"/>
            </w:r>
            <w:r>
              <w:rPr>
                <w:noProof/>
                <w:webHidden/>
              </w:rPr>
              <w:instrText xml:space="preserve"> PAGEREF _Toc401754220 \h </w:instrText>
            </w:r>
            <w:r>
              <w:rPr>
                <w:noProof/>
                <w:webHidden/>
              </w:rPr>
            </w:r>
            <w:r>
              <w:rPr>
                <w:noProof/>
                <w:webHidden/>
              </w:rPr>
              <w:fldChar w:fldCharType="separate"/>
            </w:r>
            <w:r>
              <w:rPr>
                <w:noProof/>
                <w:webHidden/>
              </w:rPr>
              <w:t>3</w:t>
            </w:r>
            <w:r>
              <w:rPr>
                <w:noProof/>
                <w:webHidden/>
              </w:rPr>
              <w:fldChar w:fldCharType="end"/>
            </w:r>
          </w:hyperlink>
        </w:p>
        <w:p w:rsidR="000F644D" w:rsidRDefault="000F644D">
          <w:pPr>
            <w:pStyle w:val="TOC1"/>
            <w:rPr>
              <w:rFonts w:asciiTheme="minorHAnsi" w:eastAsiaTheme="minorEastAsia" w:hAnsiTheme="minorHAnsi" w:cstheme="minorBidi"/>
              <w:noProof/>
              <w:lang w:val="en-GB" w:eastAsia="en-GB"/>
            </w:rPr>
          </w:pPr>
          <w:hyperlink w:anchor="_Toc401754221" w:history="1">
            <w:r w:rsidRPr="00206966">
              <w:rPr>
                <w:rStyle w:val="Hyperlink"/>
                <w:noProof/>
              </w:rPr>
              <w:t>2</w:t>
            </w:r>
            <w:r>
              <w:rPr>
                <w:rFonts w:asciiTheme="minorHAnsi" w:eastAsiaTheme="minorEastAsia" w:hAnsiTheme="minorHAnsi" w:cstheme="minorBidi"/>
                <w:noProof/>
                <w:lang w:val="en-GB" w:eastAsia="en-GB"/>
              </w:rPr>
              <w:tab/>
            </w:r>
            <w:r w:rsidRPr="00206966">
              <w:rPr>
                <w:rStyle w:val="Hyperlink"/>
                <w:noProof/>
              </w:rPr>
              <w:t>Web site requirements</w:t>
            </w:r>
            <w:r>
              <w:rPr>
                <w:noProof/>
                <w:webHidden/>
              </w:rPr>
              <w:tab/>
            </w:r>
            <w:r>
              <w:rPr>
                <w:noProof/>
                <w:webHidden/>
              </w:rPr>
              <w:fldChar w:fldCharType="begin"/>
            </w:r>
            <w:r>
              <w:rPr>
                <w:noProof/>
                <w:webHidden/>
              </w:rPr>
              <w:instrText xml:space="preserve"> PAGEREF _Toc401754221 \h </w:instrText>
            </w:r>
            <w:r>
              <w:rPr>
                <w:noProof/>
                <w:webHidden/>
              </w:rPr>
            </w:r>
            <w:r>
              <w:rPr>
                <w:noProof/>
                <w:webHidden/>
              </w:rPr>
              <w:fldChar w:fldCharType="separate"/>
            </w:r>
            <w:r>
              <w:rPr>
                <w:noProof/>
                <w:webHidden/>
              </w:rPr>
              <w:t>3</w:t>
            </w:r>
            <w:r>
              <w:rPr>
                <w:noProof/>
                <w:webHidden/>
              </w:rPr>
              <w:fldChar w:fldCharType="end"/>
            </w:r>
          </w:hyperlink>
        </w:p>
        <w:p w:rsidR="000F644D" w:rsidRDefault="000F644D">
          <w:pPr>
            <w:pStyle w:val="TOC2"/>
            <w:tabs>
              <w:tab w:val="left" w:pos="880"/>
              <w:tab w:val="right" w:leader="dot" w:pos="9350"/>
            </w:tabs>
            <w:rPr>
              <w:rFonts w:asciiTheme="minorHAnsi" w:eastAsiaTheme="minorEastAsia" w:hAnsiTheme="minorHAnsi" w:cstheme="minorBidi"/>
              <w:noProof/>
              <w:lang w:val="en-GB" w:eastAsia="en-GB"/>
            </w:rPr>
          </w:pPr>
          <w:hyperlink w:anchor="_Toc401754222" w:history="1">
            <w:r w:rsidRPr="00206966">
              <w:rPr>
                <w:rStyle w:val="Hyperlink"/>
                <w:noProof/>
              </w:rPr>
              <w:t>2.1</w:t>
            </w:r>
            <w:r>
              <w:rPr>
                <w:rFonts w:asciiTheme="minorHAnsi" w:eastAsiaTheme="minorEastAsia" w:hAnsiTheme="minorHAnsi" w:cstheme="minorBidi"/>
                <w:noProof/>
                <w:lang w:val="en-GB" w:eastAsia="en-GB"/>
              </w:rPr>
              <w:tab/>
            </w:r>
            <w:r w:rsidRPr="00206966">
              <w:rPr>
                <w:rStyle w:val="Hyperlink"/>
                <w:noProof/>
              </w:rPr>
              <w:t>Home Page</w:t>
            </w:r>
            <w:r>
              <w:rPr>
                <w:noProof/>
                <w:webHidden/>
              </w:rPr>
              <w:tab/>
            </w:r>
            <w:r>
              <w:rPr>
                <w:noProof/>
                <w:webHidden/>
              </w:rPr>
              <w:fldChar w:fldCharType="begin"/>
            </w:r>
            <w:r>
              <w:rPr>
                <w:noProof/>
                <w:webHidden/>
              </w:rPr>
              <w:instrText xml:space="preserve"> PAGEREF _Toc401754222 \h </w:instrText>
            </w:r>
            <w:r>
              <w:rPr>
                <w:noProof/>
                <w:webHidden/>
              </w:rPr>
            </w:r>
            <w:r>
              <w:rPr>
                <w:noProof/>
                <w:webHidden/>
              </w:rPr>
              <w:fldChar w:fldCharType="separate"/>
            </w:r>
            <w:r>
              <w:rPr>
                <w:noProof/>
                <w:webHidden/>
              </w:rPr>
              <w:t>3</w:t>
            </w:r>
            <w:r>
              <w:rPr>
                <w:noProof/>
                <w:webHidden/>
              </w:rPr>
              <w:fldChar w:fldCharType="end"/>
            </w:r>
          </w:hyperlink>
        </w:p>
        <w:p w:rsidR="000F644D" w:rsidRDefault="000F644D">
          <w:pPr>
            <w:pStyle w:val="TOC2"/>
            <w:tabs>
              <w:tab w:val="left" w:pos="880"/>
              <w:tab w:val="right" w:leader="dot" w:pos="9350"/>
            </w:tabs>
            <w:rPr>
              <w:rFonts w:asciiTheme="minorHAnsi" w:eastAsiaTheme="minorEastAsia" w:hAnsiTheme="minorHAnsi" w:cstheme="minorBidi"/>
              <w:noProof/>
              <w:lang w:val="en-GB" w:eastAsia="en-GB"/>
            </w:rPr>
          </w:pPr>
          <w:hyperlink w:anchor="_Toc401754223" w:history="1">
            <w:r w:rsidRPr="00206966">
              <w:rPr>
                <w:rStyle w:val="Hyperlink"/>
                <w:noProof/>
              </w:rPr>
              <w:t>2.2</w:t>
            </w:r>
            <w:r>
              <w:rPr>
                <w:rFonts w:asciiTheme="minorHAnsi" w:eastAsiaTheme="minorEastAsia" w:hAnsiTheme="minorHAnsi" w:cstheme="minorBidi"/>
                <w:noProof/>
                <w:lang w:val="en-GB" w:eastAsia="en-GB"/>
              </w:rPr>
              <w:tab/>
            </w:r>
            <w:r w:rsidRPr="00206966">
              <w:rPr>
                <w:rStyle w:val="Hyperlink"/>
                <w:noProof/>
              </w:rPr>
              <w:t>Dashboards</w:t>
            </w:r>
            <w:r>
              <w:rPr>
                <w:noProof/>
                <w:webHidden/>
              </w:rPr>
              <w:tab/>
            </w:r>
            <w:r>
              <w:rPr>
                <w:noProof/>
                <w:webHidden/>
              </w:rPr>
              <w:fldChar w:fldCharType="begin"/>
            </w:r>
            <w:r>
              <w:rPr>
                <w:noProof/>
                <w:webHidden/>
              </w:rPr>
              <w:instrText xml:space="preserve"> PAGEREF _Toc401754223 \h </w:instrText>
            </w:r>
            <w:r>
              <w:rPr>
                <w:noProof/>
                <w:webHidden/>
              </w:rPr>
            </w:r>
            <w:r>
              <w:rPr>
                <w:noProof/>
                <w:webHidden/>
              </w:rPr>
              <w:fldChar w:fldCharType="separate"/>
            </w:r>
            <w:r>
              <w:rPr>
                <w:noProof/>
                <w:webHidden/>
              </w:rPr>
              <w:t>4</w:t>
            </w:r>
            <w:r>
              <w:rPr>
                <w:noProof/>
                <w:webHidden/>
              </w:rPr>
              <w:fldChar w:fldCharType="end"/>
            </w:r>
          </w:hyperlink>
        </w:p>
        <w:p w:rsidR="000F644D" w:rsidRDefault="000F644D">
          <w:pPr>
            <w:pStyle w:val="TOC3"/>
            <w:tabs>
              <w:tab w:val="left" w:pos="1320"/>
              <w:tab w:val="right" w:leader="dot" w:pos="9350"/>
            </w:tabs>
            <w:rPr>
              <w:rFonts w:eastAsiaTheme="minorEastAsia"/>
              <w:noProof/>
              <w:lang w:eastAsia="en-GB"/>
            </w:rPr>
          </w:pPr>
          <w:hyperlink w:anchor="_Toc401754224" w:history="1">
            <w:r w:rsidRPr="00206966">
              <w:rPr>
                <w:rStyle w:val="Hyperlink"/>
                <w:noProof/>
              </w:rPr>
              <w:t>2.2.1</w:t>
            </w:r>
            <w:r>
              <w:rPr>
                <w:rFonts w:eastAsiaTheme="minorEastAsia"/>
                <w:noProof/>
                <w:lang w:eastAsia="en-GB"/>
              </w:rPr>
              <w:tab/>
            </w:r>
            <w:r w:rsidRPr="00206966">
              <w:rPr>
                <w:rStyle w:val="Hyperlink"/>
                <w:noProof/>
              </w:rPr>
              <w:t>Health Professional Dashboard</w:t>
            </w:r>
            <w:r>
              <w:rPr>
                <w:noProof/>
                <w:webHidden/>
              </w:rPr>
              <w:tab/>
            </w:r>
            <w:r>
              <w:rPr>
                <w:noProof/>
                <w:webHidden/>
              </w:rPr>
              <w:fldChar w:fldCharType="begin"/>
            </w:r>
            <w:r>
              <w:rPr>
                <w:noProof/>
                <w:webHidden/>
              </w:rPr>
              <w:instrText xml:space="preserve"> PAGEREF _Toc401754224 \h </w:instrText>
            </w:r>
            <w:r>
              <w:rPr>
                <w:noProof/>
                <w:webHidden/>
              </w:rPr>
            </w:r>
            <w:r>
              <w:rPr>
                <w:noProof/>
                <w:webHidden/>
              </w:rPr>
              <w:fldChar w:fldCharType="separate"/>
            </w:r>
            <w:r>
              <w:rPr>
                <w:noProof/>
                <w:webHidden/>
              </w:rPr>
              <w:t>4</w:t>
            </w:r>
            <w:r>
              <w:rPr>
                <w:noProof/>
                <w:webHidden/>
              </w:rPr>
              <w:fldChar w:fldCharType="end"/>
            </w:r>
          </w:hyperlink>
        </w:p>
        <w:p w:rsidR="000F644D" w:rsidRDefault="000F644D">
          <w:pPr>
            <w:pStyle w:val="TOC3"/>
            <w:tabs>
              <w:tab w:val="left" w:pos="1320"/>
              <w:tab w:val="right" w:leader="dot" w:pos="9350"/>
            </w:tabs>
            <w:rPr>
              <w:rFonts w:eastAsiaTheme="minorEastAsia"/>
              <w:noProof/>
              <w:lang w:eastAsia="en-GB"/>
            </w:rPr>
          </w:pPr>
          <w:hyperlink w:anchor="_Toc401754225" w:history="1">
            <w:r w:rsidRPr="00206966">
              <w:rPr>
                <w:rStyle w:val="Hyperlink"/>
                <w:noProof/>
              </w:rPr>
              <w:t>2.2.2</w:t>
            </w:r>
            <w:r>
              <w:rPr>
                <w:rFonts w:eastAsiaTheme="minorEastAsia"/>
                <w:noProof/>
                <w:lang w:eastAsia="en-GB"/>
              </w:rPr>
              <w:tab/>
            </w:r>
            <w:r w:rsidRPr="00206966">
              <w:rPr>
                <w:rStyle w:val="Hyperlink"/>
                <w:noProof/>
              </w:rPr>
              <w:t>End User Client Dashboard</w:t>
            </w:r>
            <w:r>
              <w:rPr>
                <w:noProof/>
                <w:webHidden/>
              </w:rPr>
              <w:tab/>
            </w:r>
            <w:r>
              <w:rPr>
                <w:noProof/>
                <w:webHidden/>
              </w:rPr>
              <w:fldChar w:fldCharType="begin"/>
            </w:r>
            <w:r>
              <w:rPr>
                <w:noProof/>
                <w:webHidden/>
              </w:rPr>
              <w:instrText xml:space="preserve"> PAGEREF _Toc401754225 \h </w:instrText>
            </w:r>
            <w:r>
              <w:rPr>
                <w:noProof/>
                <w:webHidden/>
              </w:rPr>
            </w:r>
            <w:r>
              <w:rPr>
                <w:noProof/>
                <w:webHidden/>
              </w:rPr>
              <w:fldChar w:fldCharType="separate"/>
            </w:r>
            <w:r>
              <w:rPr>
                <w:noProof/>
                <w:webHidden/>
              </w:rPr>
              <w:t>5</w:t>
            </w:r>
            <w:r>
              <w:rPr>
                <w:noProof/>
                <w:webHidden/>
              </w:rPr>
              <w:fldChar w:fldCharType="end"/>
            </w:r>
          </w:hyperlink>
        </w:p>
        <w:p w:rsidR="000F644D" w:rsidRDefault="000F644D">
          <w:pPr>
            <w:pStyle w:val="TOC2"/>
            <w:tabs>
              <w:tab w:val="left" w:pos="880"/>
              <w:tab w:val="right" w:leader="dot" w:pos="9350"/>
            </w:tabs>
            <w:rPr>
              <w:rFonts w:asciiTheme="minorHAnsi" w:eastAsiaTheme="minorEastAsia" w:hAnsiTheme="minorHAnsi" w:cstheme="minorBidi"/>
              <w:noProof/>
              <w:lang w:val="en-GB" w:eastAsia="en-GB"/>
            </w:rPr>
          </w:pPr>
          <w:hyperlink w:anchor="_Toc401754226" w:history="1">
            <w:r w:rsidRPr="00206966">
              <w:rPr>
                <w:rStyle w:val="Hyperlink"/>
                <w:noProof/>
              </w:rPr>
              <w:t>2.3</w:t>
            </w:r>
            <w:r>
              <w:rPr>
                <w:rFonts w:asciiTheme="minorHAnsi" w:eastAsiaTheme="minorEastAsia" w:hAnsiTheme="minorHAnsi" w:cstheme="minorBidi"/>
                <w:noProof/>
                <w:lang w:val="en-GB" w:eastAsia="en-GB"/>
              </w:rPr>
              <w:tab/>
            </w:r>
            <w:r w:rsidRPr="00206966">
              <w:rPr>
                <w:rStyle w:val="Hyperlink"/>
                <w:noProof/>
              </w:rPr>
              <w:t>Health Networks</w:t>
            </w:r>
            <w:r>
              <w:rPr>
                <w:noProof/>
                <w:webHidden/>
              </w:rPr>
              <w:tab/>
            </w:r>
            <w:r>
              <w:rPr>
                <w:noProof/>
                <w:webHidden/>
              </w:rPr>
              <w:fldChar w:fldCharType="begin"/>
            </w:r>
            <w:r>
              <w:rPr>
                <w:noProof/>
                <w:webHidden/>
              </w:rPr>
              <w:instrText xml:space="preserve"> PAGEREF _Toc401754226 \h </w:instrText>
            </w:r>
            <w:r>
              <w:rPr>
                <w:noProof/>
                <w:webHidden/>
              </w:rPr>
            </w:r>
            <w:r>
              <w:rPr>
                <w:noProof/>
                <w:webHidden/>
              </w:rPr>
              <w:fldChar w:fldCharType="separate"/>
            </w:r>
            <w:r>
              <w:rPr>
                <w:noProof/>
                <w:webHidden/>
              </w:rPr>
              <w:t>5</w:t>
            </w:r>
            <w:r>
              <w:rPr>
                <w:noProof/>
                <w:webHidden/>
              </w:rPr>
              <w:fldChar w:fldCharType="end"/>
            </w:r>
          </w:hyperlink>
        </w:p>
        <w:p w:rsidR="000F644D" w:rsidRDefault="000F644D">
          <w:pPr>
            <w:pStyle w:val="TOC2"/>
            <w:tabs>
              <w:tab w:val="left" w:pos="880"/>
              <w:tab w:val="right" w:leader="dot" w:pos="9350"/>
            </w:tabs>
            <w:rPr>
              <w:rFonts w:asciiTheme="minorHAnsi" w:eastAsiaTheme="minorEastAsia" w:hAnsiTheme="minorHAnsi" w:cstheme="minorBidi"/>
              <w:noProof/>
              <w:lang w:val="en-GB" w:eastAsia="en-GB"/>
            </w:rPr>
          </w:pPr>
          <w:hyperlink w:anchor="_Toc401754227" w:history="1">
            <w:r w:rsidRPr="00206966">
              <w:rPr>
                <w:rStyle w:val="Hyperlink"/>
                <w:noProof/>
              </w:rPr>
              <w:t>2.4</w:t>
            </w:r>
            <w:r>
              <w:rPr>
                <w:rFonts w:asciiTheme="minorHAnsi" w:eastAsiaTheme="minorEastAsia" w:hAnsiTheme="minorHAnsi" w:cstheme="minorBidi"/>
                <w:noProof/>
                <w:lang w:val="en-GB" w:eastAsia="en-GB"/>
              </w:rPr>
              <w:tab/>
            </w:r>
            <w:r w:rsidRPr="00206966">
              <w:rPr>
                <w:rStyle w:val="Hyperlink"/>
                <w:noProof/>
              </w:rPr>
              <w:t>Communities</w:t>
            </w:r>
            <w:r>
              <w:rPr>
                <w:noProof/>
                <w:webHidden/>
              </w:rPr>
              <w:tab/>
            </w:r>
            <w:r>
              <w:rPr>
                <w:noProof/>
                <w:webHidden/>
              </w:rPr>
              <w:fldChar w:fldCharType="begin"/>
            </w:r>
            <w:r>
              <w:rPr>
                <w:noProof/>
                <w:webHidden/>
              </w:rPr>
              <w:instrText xml:space="preserve"> PAGEREF _Toc401754227 \h </w:instrText>
            </w:r>
            <w:r>
              <w:rPr>
                <w:noProof/>
                <w:webHidden/>
              </w:rPr>
            </w:r>
            <w:r>
              <w:rPr>
                <w:noProof/>
                <w:webHidden/>
              </w:rPr>
              <w:fldChar w:fldCharType="separate"/>
            </w:r>
            <w:r>
              <w:rPr>
                <w:noProof/>
                <w:webHidden/>
              </w:rPr>
              <w:t>6</w:t>
            </w:r>
            <w:r>
              <w:rPr>
                <w:noProof/>
                <w:webHidden/>
              </w:rPr>
              <w:fldChar w:fldCharType="end"/>
            </w:r>
          </w:hyperlink>
        </w:p>
        <w:p w:rsidR="000F644D" w:rsidRDefault="000F644D">
          <w:pPr>
            <w:pStyle w:val="TOC2"/>
            <w:tabs>
              <w:tab w:val="left" w:pos="880"/>
              <w:tab w:val="right" w:leader="dot" w:pos="9350"/>
            </w:tabs>
            <w:rPr>
              <w:rFonts w:asciiTheme="minorHAnsi" w:eastAsiaTheme="minorEastAsia" w:hAnsiTheme="minorHAnsi" w:cstheme="minorBidi"/>
              <w:noProof/>
              <w:lang w:val="en-GB" w:eastAsia="en-GB"/>
            </w:rPr>
          </w:pPr>
          <w:hyperlink w:anchor="_Toc401754228" w:history="1">
            <w:r w:rsidRPr="00206966">
              <w:rPr>
                <w:rStyle w:val="Hyperlink"/>
                <w:noProof/>
              </w:rPr>
              <w:t>2.5</w:t>
            </w:r>
            <w:r>
              <w:rPr>
                <w:rFonts w:asciiTheme="minorHAnsi" w:eastAsiaTheme="minorEastAsia" w:hAnsiTheme="minorHAnsi" w:cstheme="minorBidi"/>
                <w:noProof/>
                <w:lang w:val="en-GB" w:eastAsia="en-GB"/>
              </w:rPr>
              <w:tab/>
            </w:r>
            <w:r w:rsidRPr="00206966">
              <w:rPr>
                <w:rStyle w:val="Hyperlink"/>
                <w:noProof/>
              </w:rPr>
              <w:t>Resources</w:t>
            </w:r>
            <w:r>
              <w:rPr>
                <w:noProof/>
                <w:webHidden/>
              </w:rPr>
              <w:tab/>
            </w:r>
            <w:r>
              <w:rPr>
                <w:noProof/>
                <w:webHidden/>
              </w:rPr>
              <w:fldChar w:fldCharType="begin"/>
            </w:r>
            <w:r>
              <w:rPr>
                <w:noProof/>
                <w:webHidden/>
              </w:rPr>
              <w:instrText xml:space="preserve"> PAGEREF _Toc401754228 \h </w:instrText>
            </w:r>
            <w:r>
              <w:rPr>
                <w:noProof/>
                <w:webHidden/>
              </w:rPr>
            </w:r>
            <w:r>
              <w:rPr>
                <w:noProof/>
                <w:webHidden/>
              </w:rPr>
              <w:fldChar w:fldCharType="separate"/>
            </w:r>
            <w:r>
              <w:rPr>
                <w:noProof/>
                <w:webHidden/>
              </w:rPr>
              <w:t>9</w:t>
            </w:r>
            <w:r>
              <w:rPr>
                <w:noProof/>
                <w:webHidden/>
              </w:rPr>
              <w:fldChar w:fldCharType="end"/>
            </w:r>
          </w:hyperlink>
        </w:p>
        <w:p w:rsidR="000F644D" w:rsidRDefault="000F644D">
          <w:pPr>
            <w:pStyle w:val="TOC2"/>
            <w:tabs>
              <w:tab w:val="left" w:pos="880"/>
              <w:tab w:val="right" w:leader="dot" w:pos="9350"/>
            </w:tabs>
            <w:rPr>
              <w:rFonts w:asciiTheme="minorHAnsi" w:eastAsiaTheme="minorEastAsia" w:hAnsiTheme="minorHAnsi" w:cstheme="minorBidi"/>
              <w:noProof/>
              <w:lang w:val="en-GB" w:eastAsia="en-GB"/>
            </w:rPr>
          </w:pPr>
          <w:hyperlink w:anchor="_Toc401754229" w:history="1">
            <w:r w:rsidRPr="00206966">
              <w:rPr>
                <w:rStyle w:val="Hyperlink"/>
                <w:noProof/>
              </w:rPr>
              <w:t>2.7</w:t>
            </w:r>
            <w:r>
              <w:rPr>
                <w:rFonts w:asciiTheme="minorHAnsi" w:eastAsiaTheme="minorEastAsia" w:hAnsiTheme="minorHAnsi" w:cstheme="minorBidi"/>
                <w:noProof/>
                <w:lang w:val="en-GB" w:eastAsia="en-GB"/>
              </w:rPr>
              <w:tab/>
            </w:r>
            <w:r w:rsidRPr="00206966">
              <w:rPr>
                <w:rStyle w:val="Hyperlink"/>
                <w:noProof/>
              </w:rPr>
              <w:t>Colour Scheme</w:t>
            </w:r>
            <w:r>
              <w:rPr>
                <w:noProof/>
                <w:webHidden/>
              </w:rPr>
              <w:tab/>
            </w:r>
            <w:r>
              <w:rPr>
                <w:noProof/>
                <w:webHidden/>
              </w:rPr>
              <w:fldChar w:fldCharType="begin"/>
            </w:r>
            <w:r>
              <w:rPr>
                <w:noProof/>
                <w:webHidden/>
              </w:rPr>
              <w:instrText xml:space="preserve"> PAGEREF _Toc401754229 \h </w:instrText>
            </w:r>
            <w:r>
              <w:rPr>
                <w:noProof/>
                <w:webHidden/>
              </w:rPr>
            </w:r>
            <w:r>
              <w:rPr>
                <w:noProof/>
                <w:webHidden/>
              </w:rPr>
              <w:fldChar w:fldCharType="separate"/>
            </w:r>
            <w:r>
              <w:rPr>
                <w:noProof/>
                <w:webHidden/>
              </w:rPr>
              <w:t>10</w:t>
            </w:r>
            <w:r>
              <w:rPr>
                <w:noProof/>
                <w:webHidden/>
              </w:rPr>
              <w:fldChar w:fldCharType="end"/>
            </w:r>
          </w:hyperlink>
        </w:p>
        <w:p w:rsidR="000F644D" w:rsidRDefault="000F644D">
          <w:pPr>
            <w:pStyle w:val="TOC2"/>
            <w:tabs>
              <w:tab w:val="left" w:pos="880"/>
              <w:tab w:val="right" w:leader="dot" w:pos="9350"/>
            </w:tabs>
            <w:rPr>
              <w:rFonts w:asciiTheme="minorHAnsi" w:eastAsiaTheme="minorEastAsia" w:hAnsiTheme="minorHAnsi" w:cstheme="minorBidi"/>
              <w:noProof/>
              <w:lang w:val="en-GB" w:eastAsia="en-GB"/>
            </w:rPr>
          </w:pPr>
          <w:hyperlink w:anchor="_Toc401754230" w:history="1">
            <w:r w:rsidRPr="00206966">
              <w:rPr>
                <w:rStyle w:val="Hyperlink"/>
                <w:noProof/>
              </w:rPr>
              <w:t>2.8</w:t>
            </w:r>
            <w:r>
              <w:rPr>
                <w:rFonts w:asciiTheme="minorHAnsi" w:eastAsiaTheme="minorEastAsia" w:hAnsiTheme="minorHAnsi" w:cstheme="minorBidi"/>
                <w:noProof/>
                <w:lang w:val="en-GB" w:eastAsia="en-GB"/>
              </w:rPr>
              <w:tab/>
            </w:r>
            <w:r w:rsidRPr="00206966">
              <w:rPr>
                <w:rStyle w:val="Hyperlink"/>
                <w:noProof/>
              </w:rPr>
              <w:t>Template Background Pattern</w:t>
            </w:r>
            <w:r>
              <w:rPr>
                <w:noProof/>
                <w:webHidden/>
              </w:rPr>
              <w:tab/>
            </w:r>
            <w:r>
              <w:rPr>
                <w:noProof/>
                <w:webHidden/>
              </w:rPr>
              <w:fldChar w:fldCharType="begin"/>
            </w:r>
            <w:r>
              <w:rPr>
                <w:noProof/>
                <w:webHidden/>
              </w:rPr>
              <w:instrText xml:space="preserve"> PAGEREF _Toc401754230 \h </w:instrText>
            </w:r>
            <w:r>
              <w:rPr>
                <w:noProof/>
                <w:webHidden/>
              </w:rPr>
            </w:r>
            <w:r>
              <w:rPr>
                <w:noProof/>
                <w:webHidden/>
              </w:rPr>
              <w:fldChar w:fldCharType="separate"/>
            </w:r>
            <w:r>
              <w:rPr>
                <w:noProof/>
                <w:webHidden/>
              </w:rPr>
              <w:t>11</w:t>
            </w:r>
            <w:r>
              <w:rPr>
                <w:noProof/>
                <w:webHidden/>
              </w:rPr>
              <w:fldChar w:fldCharType="end"/>
            </w:r>
          </w:hyperlink>
        </w:p>
        <w:p w:rsidR="000F644D" w:rsidRDefault="000F644D">
          <w:pPr>
            <w:pStyle w:val="TOC2"/>
            <w:tabs>
              <w:tab w:val="left" w:pos="880"/>
              <w:tab w:val="right" w:leader="dot" w:pos="9350"/>
            </w:tabs>
            <w:rPr>
              <w:rFonts w:asciiTheme="minorHAnsi" w:eastAsiaTheme="minorEastAsia" w:hAnsiTheme="minorHAnsi" w:cstheme="minorBidi"/>
              <w:noProof/>
              <w:lang w:val="en-GB" w:eastAsia="en-GB"/>
            </w:rPr>
          </w:pPr>
          <w:hyperlink w:anchor="_Toc401754231" w:history="1">
            <w:r w:rsidRPr="00206966">
              <w:rPr>
                <w:rStyle w:val="Hyperlink"/>
                <w:noProof/>
              </w:rPr>
              <w:t>2.9</w:t>
            </w:r>
            <w:r>
              <w:rPr>
                <w:rFonts w:asciiTheme="minorHAnsi" w:eastAsiaTheme="minorEastAsia" w:hAnsiTheme="minorHAnsi" w:cstheme="minorBidi"/>
                <w:noProof/>
                <w:lang w:val="en-GB" w:eastAsia="en-GB"/>
              </w:rPr>
              <w:tab/>
            </w:r>
            <w:r w:rsidRPr="00206966">
              <w:rPr>
                <w:rStyle w:val="Hyperlink"/>
                <w:noProof/>
              </w:rPr>
              <w:t>Website Background</w:t>
            </w:r>
            <w:r>
              <w:rPr>
                <w:noProof/>
                <w:webHidden/>
              </w:rPr>
              <w:tab/>
            </w:r>
            <w:r>
              <w:rPr>
                <w:noProof/>
                <w:webHidden/>
              </w:rPr>
              <w:fldChar w:fldCharType="begin"/>
            </w:r>
            <w:r>
              <w:rPr>
                <w:noProof/>
                <w:webHidden/>
              </w:rPr>
              <w:instrText xml:space="preserve"> PAGEREF _Toc401754231 \h </w:instrText>
            </w:r>
            <w:r>
              <w:rPr>
                <w:noProof/>
                <w:webHidden/>
              </w:rPr>
            </w:r>
            <w:r>
              <w:rPr>
                <w:noProof/>
                <w:webHidden/>
              </w:rPr>
              <w:fldChar w:fldCharType="separate"/>
            </w:r>
            <w:r>
              <w:rPr>
                <w:noProof/>
                <w:webHidden/>
              </w:rPr>
              <w:t>11</w:t>
            </w:r>
            <w:r>
              <w:rPr>
                <w:noProof/>
                <w:webHidden/>
              </w:rPr>
              <w:fldChar w:fldCharType="end"/>
            </w:r>
          </w:hyperlink>
        </w:p>
        <w:p w:rsidR="000F644D" w:rsidRDefault="000F644D">
          <w:pPr>
            <w:pStyle w:val="TOC2"/>
            <w:tabs>
              <w:tab w:val="left" w:pos="880"/>
              <w:tab w:val="right" w:leader="dot" w:pos="9350"/>
            </w:tabs>
            <w:rPr>
              <w:rFonts w:asciiTheme="minorHAnsi" w:eastAsiaTheme="minorEastAsia" w:hAnsiTheme="minorHAnsi" w:cstheme="minorBidi"/>
              <w:noProof/>
              <w:lang w:val="en-GB" w:eastAsia="en-GB"/>
            </w:rPr>
          </w:pPr>
          <w:hyperlink w:anchor="_Toc401754232" w:history="1">
            <w:r w:rsidRPr="00206966">
              <w:rPr>
                <w:rStyle w:val="Hyperlink"/>
                <w:noProof/>
              </w:rPr>
              <w:t>2.10</w:t>
            </w:r>
            <w:r>
              <w:rPr>
                <w:rFonts w:asciiTheme="minorHAnsi" w:eastAsiaTheme="minorEastAsia" w:hAnsiTheme="minorHAnsi" w:cstheme="minorBidi"/>
                <w:noProof/>
                <w:lang w:val="en-GB" w:eastAsia="en-GB"/>
              </w:rPr>
              <w:tab/>
            </w:r>
            <w:r w:rsidRPr="00206966">
              <w:rPr>
                <w:rStyle w:val="Hyperlink"/>
                <w:noProof/>
              </w:rPr>
              <w:t>Brand Communication</w:t>
            </w:r>
            <w:r>
              <w:rPr>
                <w:noProof/>
                <w:webHidden/>
              </w:rPr>
              <w:tab/>
            </w:r>
            <w:r>
              <w:rPr>
                <w:noProof/>
                <w:webHidden/>
              </w:rPr>
              <w:fldChar w:fldCharType="begin"/>
            </w:r>
            <w:r>
              <w:rPr>
                <w:noProof/>
                <w:webHidden/>
              </w:rPr>
              <w:instrText xml:space="preserve"> PAGEREF _Toc401754232 \h </w:instrText>
            </w:r>
            <w:r>
              <w:rPr>
                <w:noProof/>
                <w:webHidden/>
              </w:rPr>
            </w:r>
            <w:r>
              <w:rPr>
                <w:noProof/>
                <w:webHidden/>
              </w:rPr>
              <w:fldChar w:fldCharType="separate"/>
            </w:r>
            <w:r>
              <w:rPr>
                <w:noProof/>
                <w:webHidden/>
              </w:rPr>
              <w:t>12</w:t>
            </w:r>
            <w:r>
              <w:rPr>
                <w:noProof/>
                <w:webHidden/>
              </w:rPr>
              <w:fldChar w:fldCharType="end"/>
            </w:r>
          </w:hyperlink>
        </w:p>
        <w:p w:rsidR="000F644D" w:rsidRDefault="000F644D">
          <w:pPr>
            <w:pStyle w:val="TOC3"/>
            <w:tabs>
              <w:tab w:val="left" w:pos="1320"/>
              <w:tab w:val="right" w:leader="dot" w:pos="9350"/>
            </w:tabs>
            <w:rPr>
              <w:rFonts w:eastAsiaTheme="minorEastAsia"/>
              <w:noProof/>
              <w:lang w:eastAsia="en-GB"/>
            </w:rPr>
          </w:pPr>
          <w:hyperlink w:anchor="_Toc401754233" w:history="1">
            <w:r w:rsidRPr="00206966">
              <w:rPr>
                <w:rStyle w:val="Hyperlink"/>
                <w:noProof/>
              </w:rPr>
              <w:t>2.10.1</w:t>
            </w:r>
            <w:r>
              <w:rPr>
                <w:rFonts w:eastAsiaTheme="minorEastAsia"/>
                <w:noProof/>
                <w:lang w:eastAsia="en-GB"/>
              </w:rPr>
              <w:tab/>
            </w:r>
            <w:r w:rsidRPr="00206966">
              <w:rPr>
                <w:rStyle w:val="Hyperlink"/>
                <w:noProof/>
              </w:rPr>
              <w:t>Target Audience:</w:t>
            </w:r>
            <w:r>
              <w:rPr>
                <w:noProof/>
                <w:webHidden/>
              </w:rPr>
              <w:tab/>
            </w:r>
            <w:r>
              <w:rPr>
                <w:noProof/>
                <w:webHidden/>
              </w:rPr>
              <w:fldChar w:fldCharType="begin"/>
            </w:r>
            <w:r>
              <w:rPr>
                <w:noProof/>
                <w:webHidden/>
              </w:rPr>
              <w:instrText xml:space="preserve"> PAGEREF _Toc401754233 \h </w:instrText>
            </w:r>
            <w:r>
              <w:rPr>
                <w:noProof/>
                <w:webHidden/>
              </w:rPr>
            </w:r>
            <w:r>
              <w:rPr>
                <w:noProof/>
                <w:webHidden/>
              </w:rPr>
              <w:fldChar w:fldCharType="separate"/>
            </w:r>
            <w:r>
              <w:rPr>
                <w:noProof/>
                <w:webHidden/>
              </w:rPr>
              <w:t>12</w:t>
            </w:r>
            <w:r>
              <w:rPr>
                <w:noProof/>
                <w:webHidden/>
              </w:rPr>
              <w:fldChar w:fldCharType="end"/>
            </w:r>
          </w:hyperlink>
        </w:p>
        <w:p w:rsidR="000F644D" w:rsidRDefault="000F644D">
          <w:pPr>
            <w:pStyle w:val="TOC3"/>
            <w:tabs>
              <w:tab w:val="left" w:pos="1320"/>
              <w:tab w:val="right" w:leader="dot" w:pos="9350"/>
            </w:tabs>
            <w:rPr>
              <w:rFonts w:eastAsiaTheme="minorEastAsia"/>
              <w:noProof/>
              <w:lang w:eastAsia="en-GB"/>
            </w:rPr>
          </w:pPr>
          <w:hyperlink w:anchor="_Toc401754234" w:history="1">
            <w:r w:rsidRPr="00206966">
              <w:rPr>
                <w:rStyle w:val="Hyperlink"/>
                <w:noProof/>
              </w:rPr>
              <w:t>2.10.2</w:t>
            </w:r>
            <w:r>
              <w:rPr>
                <w:rFonts w:eastAsiaTheme="minorEastAsia"/>
                <w:noProof/>
                <w:lang w:eastAsia="en-GB"/>
              </w:rPr>
              <w:tab/>
            </w:r>
            <w:r w:rsidRPr="00206966">
              <w:rPr>
                <w:rStyle w:val="Hyperlink"/>
                <w:noProof/>
              </w:rPr>
              <w:t>Understanding the Brand</w:t>
            </w:r>
            <w:r>
              <w:rPr>
                <w:noProof/>
                <w:webHidden/>
              </w:rPr>
              <w:tab/>
            </w:r>
            <w:r>
              <w:rPr>
                <w:noProof/>
                <w:webHidden/>
              </w:rPr>
              <w:fldChar w:fldCharType="begin"/>
            </w:r>
            <w:r>
              <w:rPr>
                <w:noProof/>
                <w:webHidden/>
              </w:rPr>
              <w:instrText xml:space="preserve"> PAGEREF _Toc401754234 \h </w:instrText>
            </w:r>
            <w:r>
              <w:rPr>
                <w:noProof/>
                <w:webHidden/>
              </w:rPr>
            </w:r>
            <w:r>
              <w:rPr>
                <w:noProof/>
                <w:webHidden/>
              </w:rPr>
              <w:fldChar w:fldCharType="separate"/>
            </w:r>
            <w:r>
              <w:rPr>
                <w:noProof/>
                <w:webHidden/>
              </w:rPr>
              <w:t>12</w:t>
            </w:r>
            <w:r>
              <w:rPr>
                <w:noProof/>
                <w:webHidden/>
              </w:rPr>
              <w:fldChar w:fldCharType="end"/>
            </w:r>
          </w:hyperlink>
        </w:p>
        <w:p w:rsidR="000F644D" w:rsidRDefault="000F644D">
          <w:pPr>
            <w:pStyle w:val="TOC1"/>
            <w:rPr>
              <w:rFonts w:asciiTheme="minorHAnsi" w:eastAsiaTheme="minorEastAsia" w:hAnsiTheme="minorHAnsi" w:cstheme="minorBidi"/>
              <w:noProof/>
              <w:lang w:val="en-GB" w:eastAsia="en-GB"/>
            </w:rPr>
          </w:pPr>
          <w:hyperlink w:anchor="_Toc401754235" w:history="1">
            <w:r w:rsidRPr="00206966">
              <w:rPr>
                <w:rStyle w:val="Hyperlink"/>
                <w:noProof/>
              </w:rPr>
              <w:t>3</w:t>
            </w:r>
            <w:r>
              <w:rPr>
                <w:rFonts w:asciiTheme="minorHAnsi" w:eastAsiaTheme="minorEastAsia" w:hAnsiTheme="minorHAnsi" w:cstheme="minorBidi"/>
                <w:noProof/>
                <w:lang w:val="en-GB" w:eastAsia="en-GB"/>
              </w:rPr>
              <w:tab/>
            </w:r>
            <w:r w:rsidRPr="00206966">
              <w:rPr>
                <w:rStyle w:val="Hyperlink"/>
                <w:noProof/>
              </w:rPr>
              <w:t>Additional important information</w:t>
            </w:r>
            <w:r>
              <w:rPr>
                <w:noProof/>
                <w:webHidden/>
              </w:rPr>
              <w:tab/>
            </w:r>
            <w:r>
              <w:rPr>
                <w:noProof/>
                <w:webHidden/>
              </w:rPr>
              <w:fldChar w:fldCharType="begin"/>
            </w:r>
            <w:r>
              <w:rPr>
                <w:noProof/>
                <w:webHidden/>
              </w:rPr>
              <w:instrText xml:space="preserve"> PAGEREF _Toc401754235 \h </w:instrText>
            </w:r>
            <w:r>
              <w:rPr>
                <w:noProof/>
                <w:webHidden/>
              </w:rPr>
            </w:r>
            <w:r>
              <w:rPr>
                <w:noProof/>
                <w:webHidden/>
              </w:rPr>
              <w:fldChar w:fldCharType="separate"/>
            </w:r>
            <w:r>
              <w:rPr>
                <w:noProof/>
                <w:webHidden/>
              </w:rPr>
              <w:t>13</w:t>
            </w:r>
            <w:r>
              <w:rPr>
                <w:noProof/>
                <w:webHidden/>
              </w:rPr>
              <w:fldChar w:fldCharType="end"/>
            </w:r>
          </w:hyperlink>
        </w:p>
        <w:p w:rsidR="005D35F8" w:rsidRDefault="005D35F8" w:rsidP="00A44A60">
          <w:pPr>
            <w:spacing w:line="360" w:lineRule="auto"/>
          </w:pPr>
          <w:r>
            <w:rPr>
              <w:b/>
              <w:bCs/>
              <w:noProof/>
            </w:rPr>
            <w:fldChar w:fldCharType="end"/>
          </w:r>
        </w:p>
      </w:sdtContent>
    </w:sdt>
    <w:p w:rsidR="00C45949" w:rsidRDefault="005D35F8" w:rsidP="002B5BCF">
      <w:pPr>
        <w:pStyle w:val="Heading1"/>
      </w:pPr>
      <w:r>
        <w:br w:type="page"/>
      </w:r>
    </w:p>
    <w:p w:rsidR="004C6120" w:rsidRPr="004C6120" w:rsidRDefault="004C6120" w:rsidP="00E00BC3">
      <w:pPr>
        <w:pStyle w:val="Heading1"/>
        <w:numPr>
          <w:ilvl w:val="0"/>
          <w:numId w:val="8"/>
        </w:numPr>
      </w:pPr>
      <w:bookmarkStart w:id="0" w:name="_Toc401754219"/>
      <w:r>
        <w:lastRenderedPageBreak/>
        <w:t>Fresh web design for a health social network</w:t>
      </w:r>
      <w:bookmarkEnd w:id="0"/>
    </w:p>
    <w:p w:rsidR="004C6120" w:rsidRPr="00CB373E" w:rsidRDefault="004C6120" w:rsidP="004C6120">
      <w:r>
        <w:t xml:space="preserve">We are currently looking for a creative, fresh, vibrant, inspiring design for our new social network that is focused on bringing natural health to the masses. PrestoVita is an aggregator of content bringing together experts, such as nutritionists to support and educate users on major problem areas of health. </w:t>
      </w:r>
      <w:r w:rsidRPr="00CB373E">
        <w:t>The web site empowers global health experts to share their knowledge and help users to find natural solutions/ answers to their health problems/ questions. It will also empower end-users to share their health experiences</w:t>
      </w:r>
      <w:r>
        <w:t xml:space="preserve"> in order to help others (encouraging a ‘pay it forward’ model)</w:t>
      </w:r>
      <w:r w:rsidRPr="00CB373E">
        <w:t>.</w:t>
      </w:r>
    </w:p>
    <w:p w:rsidR="004C6120" w:rsidRPr="004C6120" w:rsidRDefault="004C6120" w:rsidP="004C6120">
      <w:pPr>
        <w:pStyle w:val="Heading2"/>
      </w:pPr>
      <w:bookmarkStart w:id="1" w:name="_Toc401754220"/>
      <w:r w:rsidRPr="00746135">
        <w:t>About PrestoVita</w:t>
      </w:r>
      <w:bookmarkEnd w:id="1"/>
    </w:p>
    <w:p w:rsidR="004C6120" w:rsidRDefault="004C6120" w:rsidP="004C6120">
      <w:r>
        <w:t xml:space="preserve">PrestoVita shows people how they can have more energy and time in their life by simply having the right nutrition, having the right mind-set and exercising. </w:t>
      </w:r>
      <w:proofErr w:type="spellStart"/>
      <w:r>
        <w:t>PrestoVita’s</w:t>
      </w:r>
      <w:proofErr w:type="spellEnd"/>
      <w:r>
        <w:t xml:space="preserve"> social network health forum educates people on how they can prevent and overcome disease by leading a healthy, natural and mindful life.</w:t>
      </w:r>
    </w:p>
    <w:p w:rsidR="004C6120" w:rsidRDefault="004C6120" w:rsidP="004C6120">
      <w:r>
        <w:t>In summary PrestoVita enables:</w:t>
      </w:r>
    </w:p>
    <w:p w:rsidR="004C6120" w:rsidRDefault="004C6120" w:rsidP="00E00BC3">
      <w:pPr>
        <w:pStyle w:val="ListParagraph"/>
        <w:numPr>
          <w:ilvl w:val="0"/>
          <w:numId w:val="3"/>
        </w:numPr>
      </w:pPr>
      <w:r>
        <w:t xml:space="preserve">Users to access free information that will improve their health, nutrition, energy, exercise levels and motivation via a personalized web portal </w:t>
      </w:r>
    </w:p>
    <w:p w:rsidR="004C6120" w:rsidRDefault="004C6120" w:rsidP="00E00BC3">
      <w:pPr>
        <w:pStyle w:val="ListParagraph"/>
        <w:numPr>
          <w:ilvl w:val="0"/>
          <w:numId w:val="3"/>
        </w:numPr>
      </w:pPr>
      <w:r>
        <w:t>Real world experiences and practical tools to keep users on track and achieve their goals.</w:t>
      </w:r>
    </w:p>
    <w:p w:rsidR="004C6120" w:rsidRDefault="004C6120" w:rsidP="00E00BC3">
      <w:pPr>
        <w:pStyle w:val="ListParagraph"/>
        <w:numPr>
          <w:ilvl w:val="0"/>
          <w:numId w:val="3"/>
        </w:numPr>
      </w:pPr>
      <w:r>
        <w:t>A portal for nutritional therapists to share their knowledge and engage end users who require health and nutritional advice via online consultations and group workshops. End users are able to share their experiences in order to make a difference in other people’s lives.</w:t>
      </w:r>
    </w:p>
    <w:p w:rsidR="004C6120" w:rsidRDefault="004C6120" w:rsidP="00E00BC3">
      <w:pPr>
        <w:pStyle w:val="ListParagraph"/>
        <w:numPr>
          <w:ilvl w:val="0"/>
          <w:numId w:val="3"/>
        </w:numPr>
      </w:pPr>
      <w:r>
        <w:t>Content providers to be positioned as thought leaders within the health, energy and nutrition marketplace. PrestoVita provides the most targeted platform for content providers to sell their health and energy products and service offerings.</w:t>
      </w:r>
    </w:p>
    <w:p w:rsidR="002B5BCF" w:rsidRDefault="004C6120" w:rsidP="002B5BCF">
      <w:pPr>
        <w:pStyle w:val="Heading1"/>
      </w:pPr>
      <w:bookmarkStart w:id="2" w:name="_Toc401754221"/>
      <w:r w:rsidRPr="00CD0A9F">
        <w:t>Web site requirements</w:t>
      </w:r>
      <w:bookmarkEnd w:id="2"/>
    </w:p>
    <w:p w:rsidR="004C6120" w:rsidRPr="00CD0A9F" w:rsidRDefault="004C6120" w:rsidP="002B5BCF">
      <w:pPr>
        <w:pStyle w:val="Heading2"/>
      </w:pPr>
      <w:bookmarkStart w:id="3" w:name="_Toc401754222"/>
      <w:r w:rsidRPr="00CD0A9F">
        <w:t>Home Page</w:t>
      </w:r>
      <w:bookmarkEnd w:id="3"/>
      <w:r w:rsidRPr="00CD0A9F">
        <w:t xml:space="preserve"> </w:t>
      </w:r>
    </w:p>
    <w:p w:rsidR="004C6120" w:rsidRDefault="00EA599E" w:rsidP="00E00BC3">
      <w:pPr>
        <w:pStyle w:val="ListParagraph"/>
        <w:numPr>
          <w:ilvl w:val="0"/>
          <w:numId w:val="4"/>
        </w:numPr>
      </w:pPr>
      <w:r>
        <w:t>A</w:t>
      </w:r>
      <w:r w:rsidR="004C6120">
        <w:t xml:space="preserve"> short inspirational video/moving imagery for the homepage - an example can be seen at: </w:t>
      </w:r>
      <w:hyperlink r:id="rId8" w:history="1">
        <w:r w:rsidR="004C6120" w:rsidRPr="00D82B06">
          <w:rPr>
            <w:rStyle w:val="Hyperlink"/>
          </w:rPr>
          <w:t>https://healthunlocked.com/</w:t>
        </w:r>
      </w:hyperlink>
      <w:r w:rsidR="004C6120">
        <w:t xml:space="preserve">  </w:t>
      </w:r>
    </w:p>
    <w:p w:rsidR="004C6120" w:rsidRDefault="004C6120" w:rsidP="00E00BC3">
      <w:pPr>
        <w:pStyle w:val="ListParagraph"/>
        <w:numPr>
          <w:ilvl w:val="0"/>
          <w:numId w:val="4"/>
        </w:numPr>
      </w:pPr>
      <w:r>
        <w:t xml:space="preserve">5 changeable homepage images (pictures of people with no background) as per the home page of:  </w:t>
      </w:r>
      <w:hyperlink r:id="rId9" w:history="1">
        <w:r w:rsidRPr="003D3274">
          <w:rPr>
            <w:rStyle w:val="Hyperlink"/>
          </w:rPr>
          <w:t>http://themeforest.net/item/razor-cutting-edge-wordpress-theme/f</w:t>
        </w:r>
        <w:r w:rsidRPr="003D3274">
          <w:rPr>
            <w:rStyle w:val="Hyperlink"/>
          </w:rPr>
          <w:t>u</w:t>
        </w:r>
        <w:r w:rsidRPr="003D3274">
          <w:rPr>
            <w:rStyle w:val="Hyperlink"/>
          </w:rPr>
          <w:t>ll_screen_preview/3822067</w:t>
        </w:r>
      </w:hyperlink>
      <w:r w:rsidR="00CE76FA">
        <w:t xml:space="preserve"> (t</w:t>
      </w:r>
      <w:r w:rsidR="00CE76FA">
        <w:t>he web site is built utilizing the razor word press theme</w:t>
      </w:r>
      <w:r w:rsidR="00CE76FA">
        <w:t>).</w:t>
      </w:r>
      <w:r>
        <w:t xml:space="preserve"> These images need to be aligned with the following captions: </w:t>
      </w:r>
    </w:p>
    <w:p w:rsidR="004C6120" w:rsidRDefault="004C6120" w:rsidP="00E00BC3">
      <w:pPr>
        <w:pStyle w:val="ListParagraph"/>
        <w:numPr>
          <w:ilvl w:val="0"/>
          <w:numId w:val="5"/>
        </w:numPr>
      </w:pPr>
      <w:r>
        <w:t>Share your story and support others</w:t>
      </w:r>
      <w:r>
        <w:br/>
        <w:t>(picture of an attractive people/person sharing info for example)</w:t>
      </w:r>
    </w:p>
    <w:p w:rsidR="004C6120" w:rsidRDefault="004C6120" w:rsidP="00E00BC3">
      <w:pPr>
        <w:pStyle w:val="ListParagraph"/>
        <w:numPr>
          <w:ilvl w:val="0"/>
          <w:numId w:val="5"/>
        </w:numPr>
      </w:pPr>
      <w:r>
        <w:t xml:space="preserve">Improve your health; ask an expert </w:t>
      </w:r>
    </w:p>
    <w:p w:rsidR="004C6120" w:rsidRDefault="004C6120" w:rsidP="004C6120">
      <w:pPr>
        <w:pStyle w:val="ListParagraph"/>
        <w:ind w:left="1800"/>
      </w:pPr>
      <w:r>
        <w:t>(</w:t>
      </w:r>
      <w:proofErr w:type="gramStart"/>
      <w:r>
        <w:t>picture</w:t>
      </w:r>
      <w:proofErr w:type="gramEnd"/>
      <w:r>
        <w:t xml:space="preserve"> of an Inspirational nutritionist </w:t>
      </w:r>
      <w:r w:rsidRPr="00C9091F">
        <w:t>for example</w:t>
      </w:r>
      <w:r>
        <w:t>)</w:t>
      </w:r>
    </w:p>
    <w:p w:rsidR="004C6120" w:rsidRDefault="004C6120" w:rsidP="00E00BC3">
      <w:pPr>
        <w:pStyle w:val="ListParagraph"/>
        <w:numPr>
          <w:ilvl w:val="0"/>
          <w:numId w:val="5"/>
        </w:numPr>
      </w:pPr>
      <w:r>
        <w:t>Tired of having no energy?</w:t>
      </w:r>
      <w:r>
        <w:br/>
        <w:t xml:space="preserve">(picture of someone full of energy </w:t>
      </w:r>
      <w:r w:rsidRPr="00C9091F">
        <w:t>for example</w:t>
      </w:r>
      <w:r>
        <w:t>)</w:t>
      </w:r>
    </w:p>
    <w:p w:rsidR="004C6120" w:rsidRDefault="004C6120" w:rsidP="00E00BC3">
      <w:pPr>
        <w:pStyle w:val="ListParagraph"/>
        <w:numPr>
          <w:ilvl w:val="0"/>
          <w:numId w:val="5"/>
        </w:numPr>
      </w:pPr>
      <w:r>
        <w:lastRenderedPageBreak/>
        <w:t>Start your healthy habit now and prevent disease in the future</w:t>
      </w:r>
      <w:r>
        <w:br/>
        <w:t xml:space="preserve">(picture of healthy happy children/ child </w:t>
      </w:r>
      <w:r w:rsidRPr="00C9091F">
        <w:t>for example</w:t>
      </w:r>
      <w:r>
        <w:t>)</w:t>
      </w:r>
    </w:p>
    <w:p w:rsidR="004C6120" w:rsidRDefault="004C6120" w:rsidP="00E00BC3">
      <w:pPr>
        <w:pStyle w:val="ListParagraph"/>
        <w:numPr>
          <w:ilvl w:val="0"/>
          <w:numId w:val="5"/>
        </w:numPr>
      </w:pPr>
      <w:r>
        <w:t>Why count calories? Count what matters – Nutrition!</w:t>
      </w:r>
      <w:r>
        <w:br/>
        <w:t xml:space="preserve">(picture of attractive person who’s inspires others to lose weight </w:t>
      </w:r>
      <w:r w:rsidRPr="00C9091F">
        <w:t>for example</w:t>
      </w:r>
      <w:r>
        <w:t>)</w:t>
      </w:r>
    </w:p>
    <w:p w:rsidR="004C6120" w:rsidRPr="004C6120" w:rsidRDefault="004C6120" w:rsidP="004C6120">
      <w:pPr>
        <w:pStyle w:val="Heading2"/>
      </w:pPr>
      <w:bookmarkStart w:id="4" w:name="_Toc401754223"/>
      <w:r w:rsidRPr="004C6120">
        <w:t>Dashboards</w:t>
      </w:r>
      <w:bookmarkEnd w:id="4"/>
    </w:p>
    <w:p w:rsidR="004C6120" w:rsidRDefault="004C6120" w:rsidP="004C6120">
      <w:r>
        <w:t xml:space="preserve">There are two dashboards; one for health professionals and one for end user clients. </w:t>
      </w:r>
      <w:r w:rsidRPr="004D1D1B">
        <w:t xml:space="preserve">Each </w:t>
      </w:r>
      <w:r>
        <w:t>dashboard</w:t>
      </w:r>
      <w:r w:rsidRPr="004D1D1B">
        <w:t xml:space="preserve"> will need its own template which will consist of a changeable </w:t>
      </w:r>
      <w:r>
        <w:t>dashboard</w:t>
      </w:r>
      <w:r w:rsidRPr="004D1D1B">
        <w:t xml:space="preserve"> banner image and changeable </w:t>
      </w:r>
      <w:r>
        <w:t>dashboard</w:t>
      </w:r>
      <w:r w:rsidRPr="004D1D1B">
        <w:t xml:space="preserve"> profile image, as per the figure</w:t>
      </w:r>
      <w:r>
        <w:t>s</w:t>
      </w:r>
      <w:r w:rsidRPr="004D1D1B">
        <w:t xml:space="preserve"> below.</w:t>
      </w:r>
      <w:r>
        <w:t xml:space="preserve"> </w:t>
      </w:r>
    </w:p>
    <w:p w:rsidR="004C6120" w:rsidRDefault="004C6120" w:rsidP="004C6120">
      <w:pPr>
        <w:pStyle w:val="Heading3"/>
      </w:pPr>
      <w:bookmarkStart w:id="5" w:name="_Toc401754224"/>
      <w:r>
        <w:t>Health Professional Dashboard</w:t>
      </w:r>
      <w:bookmarkEnd w:id="5"/>
    </w:p>
    <w:p w:rsidR="004C6120" w:rsidRDefault="004C6120" w:rsidP="004C6120">
      <w:r w:rsidRPr="00EA56D6">
        <w:rPr>
          <w:noProof/>
          <w:lang w:eastAsia="en-GB"/>
        </w:rPr>
        <mc:AlternateContent>
          <mc:Choice Requires="wps">
            <w:drawing>
              <wp:anchor distT="0" distB="0" distL="114300" distR="114300" simplePos="0" relativeHeight="251675648" behindDoc="0" locked="0" layoutInCell="1" allowOverlap="1" wp14:anchorId="23C5E902" wp14:editId="7A88C14C">
                <wp:simplePos x="0" y="0"/>
                <wp:positionH relativeFrom="column">
                  <wp:posOffset>3638546</wp:posOffset>
                </wp:positionH>
                <wp:positionV relativeFrom="paragraph">
                  <wp:posOffset>1143923</wp:posOffset>
                </wp:positionV>
                <wp:extent cx="1940996" cy="488054"/>
                <wp:effectExtent l="533400" t="781050" r="21590" b="26670"/>
                <wp:wrapNone/>
                <wp:docPr id="6" name="Line Callout 1 6"/>
                <wp:cNvGraphicFramePr/>
                <a:graphic xmlns:a="http://schemas.openxmlformats.org/drawingml/2006/main">
                  <a:graphicData uri="http://schemas.microsoft.com/office/word/2010/wordprocessingShape">
                    <wps:wsp>
                      <wps:cNvSpPr/>
                      <wps:spPr>
                        <a:xfrm>
                          <a:off x="0" y="0"/>
                          <a:ext cx="1940996" cy="488054"/>
                        </a:xfrm>
                        <a:prstGeom prst="borderCallout1">
                          <a:avLst>
                            <a:gd name="adj1" fmla="val 46962"/>
                            <a:gd name="adj2" fmla="val 274"/>
                            <a:gd name="adj3" fmla="val -155516"/>
                            <a:gd name="adj4" fmla="val -2685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C6120" w:rsidRPr="003E3051" w:rsidRDefault="004C6120" w:rsidP="004C6120">
                            <w:pPr>
                              <w:jc w:val="center"/>
                            </w:pPr>
                            <w:r>
                              <w:t>Changeable health professional dashboard image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 o:spid="_x0000_s1026" type="#_x0000_t47" style="position:absolute;margin-left:286.5pt;margin-top:90.05pt;width:152.85pt;height:38.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" adj="-5801,-33591,59,10144" fillcolor="#4f81bd [3204]" strokecolor="#243f60 [1604]" strokeweight="2pt">
                <v:textbox>
                  <w:txbxContent>
                    <w:p w:rsidR="004C6120" w:rsidRPr="003E3051" w:rsidRDefault="004C6120" w:rsidP="004C6120">
                      <w:pPr>
                        <w:jc w:val="center"/>
                      </w:pPr>
                      <w:r>
                        <w:t>Changeable health professional dashboard image</w:t>
                      </w:r>
                    </w:p>
                  </w:txbxContent>
                </v:textbox>
              </v:shape>
            </w:pict>
          </mc:Fallback>
        </mc:AlternateContent>
      </w:r>
      <w:r>
        <w:rPr>
          <w:noProof/>
          <w:lang w:eastAsia="en-GB"/>
        </w:rPr>
        <w:drawing>
          <wp:inline distT="0" distB="0" distL="0" distR="0" wp14:anchorId="6B6C7D10" wp14:editId="3C06C3C7">
            <wp:extent cx="5972810" cy="3963035"/>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d User Dashboard.png"/>
                    <pic:cNvPicPr/>
                  </pic:nvPicPr>
                  <pic:blipFill>
                    <a:blip r:embed="rId10">
                      <a:extLst>
                        <a:ext uri="{28A0092B-C50C-407E-A947-70E740481C1C}">
                          <a14:useLocalDpi xmlns:a14="http://schemas.microsoft.com/office/drawing/2010/main" val="0"/>
                        </a:ext>
                      </a:extLst>
                    </a:blip>
                    <a:stretch>
                      <a:fillRect/>
                    </a:stretch>
                  </pic:blipFill>
                  <pic:spPr>
                    <a:xfrm>
                      <a:off x="0" y="0"/>
                      <a:ext cx="5972810" cy="3963035"/>
                    </a:xfrm>
                    <a:prstGeom prst="rect">
                      <a:avLst/>
                    </a:prstGeom>
                  </pic:spPr>
                </pic:pic>
              </a:graphicData>
            </a:graphic>
          </wp:inline>
        </w:drawing>
      </w:r>
    </w:p>
    <w:p w:rsidR="004C6120" w:rsidRDefault="004C6120" w:rsidP="004C6120"/>
    <w:p w:rsidR="004C6120" w:rsidRDefault="004C6120" w:rsidP="004C6120"/>
    <w:p w:rsidR="004C6120" w:rsidRDefault="004C6120" w:rsidP="004C6120"/>
    <w:p w:rsidR="004C6120" w:rsidRDefault="004C6120" w:rsidP="004C6120"/>
    <w:p w:rsidR="00B00E3B" w:rsidRDefault="00B00E3B">
      <w:pPr>
        <w:rPr>
          <w:rFonts w:ascii="Calibri" w:eastAsiaTheme="majorEastAsia" w:hAnsi="Calibri" w:cstheme="majorBidi"/>
          <w:b/>
          <w:bCs/>
          <w:color w:val="28AAE1"/>
        </w:rPr>
      </w:pPr>
      <w:r>
        <w:br w:type="page"/>
      </w:r>
    </w:p>
    <w:p w:rsidR="004C6120" w:rsidRDefault="004C6120" w:rsidP="004C6120">
      <w:pPr>
        <w:pStyle w:val="Heading3"/>
      </w:pPr>
      <w:bookmarkStart w:id="6" w:name="_Toc401754225"/>
      <w:r>
        <w:lastRenderedPageBreak/>
        <w:t>End User Client Dashboard</w:t>
      </w:r>
      <w:bookmarkEnd w:id="6"/>
    </w:p>
    <w:p w:rsidR="004C6120" w:rsidRPr="004C6120" w:rsidRDefault="004C6120" w:rsidP="004C6120"/>
    <w:p w:rsidR="004C6120" w:rsidRDefault="004C6120" w:rsidP="004C6120">
      <w:r w:rsidRPr="00EA56D6">
        <w:rPr>
          <w:noProof/>
          <w:lang w:eastAsia="en-GB"/>
        </w:rPr>
        <mc:AlternateContent>
          <mc:Choice Requires="wps">
            <w:drawing>
              <wp:anchor distT="0" distB="0" distL="114300" distR="114300" simplePos="0" relativeHeight="251676672" behindDoc="0" locked="0" layoutInCell="1" allowOverlap="1" wp14:anchorId="6A917199" wp14:editId="68BFDF49">
                <wp:simplePos x="0" y="0"/>
                <wp:positionH relativeFrom="column">
                  <wp:posOffset>3761740</wp:posOffset>
                </wp:positionH>
                <wp:positionV relativeFrom="paragraph">
                  <wp:posOffset>1107440</wp:posOffset>
                </wp:positionV>
                <wp:extent cx="1940560" cy="487680"/>
                <wp:effectExtent l="533400" t="781050" r="21590" b="26670"/>
                <wp:wrapNone/>
                <wp:docPr id="15" name="Line Callout 1 15"/>
                <wp:cNvGraphicFramePr/>
                <a:graphic xmlns:a="http://schemas.openxmlformats.org/drawingml/2006/main">
                  <a:graphicData uri="http://schemas.microsoft.com/office/word/2010/wordprocessingShape">
                    <wps:wsp>
                      <wps:cNvSpPr/>
                      <wps:spPr>
                        <a:xfrm>
                          <a:off x="0" y="0"/>
                          <a:ext cx="1940560" cy="487680"/>
                        </a:xfrm>
                        <a:prstGeom prst="borderCallout1">
                          <a:avLst>
                            <a:gd name="adj1" fmla="val 46962"/>
                            <a:gd name="adj2" fmla="val 274"/>
                            <a:gd name="adj3" fmla="val -155516"/>
                            <a:gd name="adj4" fmla="val -2685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C6120" w:rsidRPr="003E3051" w:rsidRDefault="004C6120" w:rsidP="004C6120">
                            <w:pPr>
                              <w:jc w:val="center"/>
                            </w:pPr>
                            <w:r>
                              <w:t>Changeable end user client dashboard image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ine Callout 1 15" o:spid="_x0000_s1027" type="#_x0000_t47" style="position:absolute;margin-left:296.2pt;margin-top:87.2pt;width:152.8pt;height:38.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" adj="-5801,-33591,59,10144" fillcolor="#4f81bd [3204]" strokecolor="#243f60 [1604]" strokeweight="2pt">
                <v:textbox>
                  <w:txbxContent>
                    <w:p w:rsidR="004C6120" w:rsidRPr="003E3051" w:rsidRDefault="004C6120" w:rsidP="004C6120">
                      <w:pPr>
                        <w:jc w:val="center"/>
                      </w:pPr>
                      <w:r>
                        <w:t>Changeable end user client dashboard image</w:t>
                      </w:r>
                    </w:p>
                  </w:txbxContent>
                </v:textbox>
              </v:shape>
            </w:pict>
          </mc:Fallback>
        </mc:AlternateContent>
      </w:r>
      <w:r>
        <w:rPr>
          <w:noProof/>
          <w:lang w:eastAsia="en-GB"/>
        </w:rPr>
        <w:drawing>
          <wp:inline distT="0" distB="0" distL="0" distR="0" wp14:anchorId="23E5D228" wp14:editId="42BC0BD1">
            <wp:extent cx="5969000" cy="3960495"/>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69000" cy="3960495"/>
                    </a:xfrm>
                    <a:prstGeom prst="rect">
                      <a:avLst/>
                    </a:prstGeom>
                    <a:noFill/>
                    <a:ln>
                      <a:noFill/>
                    </a:ln>
                  </pic:spPr>
                </pic:pic>
              </a:graphicData>
            </a:graphic>
          </wp:inline>
        </w:drawing>
      </w:r>
    </w:p>
    <w:p w:rsidR="004C6120" w:rsidRPr="003B022E" w:rsidRDefault="004C6120" w:rsidP="004C6120">
      <w:pPr>
        <w:pStyle w:val="Heading2"/>
      </w:pPr>
      <w:bookmarkStart w:id="7" w:name="_Toc401754226"/>
      <w:r w:rsidRPr="003B022E">
        <w:t>Health Networks</w:t>
      </w:r>
      <w:bookmarkEnd w:id="7"/>
    </w:p>
    <w:p w:rsidR="004C6120" w:rsidRDefault="004C6120" w:rsidP="004C6120">
      <w:r>
        <w:t>The website consists of 10 health networks as follows:</w:t>
      </w:r>
    </w:p>
    <w:p w:rsidR="004C6120" w:rsidRDefault="004C6120" w:rsidP="00E00BC3">
      <w:pPr>
        <w:pStyle w:val="ListParagraph"/>
        <w:numPr>
          <w:ilvl w:val="0"/>
          <w:numId w:val="6"/>
        </w:numPr>
      </w:pPr>
      <w:r>
        <w:t>Healthy Lifestyle</w:t>
      </w:r>
    </w:p>
    <w:p w:rsidR="004C6120" w:rsidRDefault="004C6120" w:rsidP="00E00BC3">
      <w:pPr>
        <w:pStyle w:val="ListParagraph"/>
        <w:numPr>
          <w:ilvl w:val="0"/>
          <w:numId w:val="6"/>
        </w:numPr>
      </w:pPr>
      <w:r>
        <w:t>Health Problem</w:t>
      </w:r>
    </w:p>
    <w:p w:rsidR="004C6120" w:rsidRDefault="004C6120" w:rsidP="00E00BC3">
      <w:pPr>
        <w:pStyle w:val="ListParagraph"/>
        <w:numPr>
          <w:ilvl w:val="0"/>
          <w:numId w:val="6"/>
        </w:numPr>
      </w:pPr>
      <w:r>
        <w:t>Weight Loss</w:t>
      </w:r>
    </w:p>
    <w:p w:rsidR="004C6120" w:rsidRDefault="004C6120" w:rsidP="00E00BC3">
      <w:pPr>
        <w:pStyle w:val="ListParagraph"/>
        <w:numPr>
          <w:ilvl w:val="0"/>
          <w:numId w:val="6"/>
        </w:numPr>
      </w:pPr>
      <w:r>
        <w:t>Pregnancy</w:t>
      </w:r>
    </w:p>
    <w:p w:rsidR="004C6120" w:rsidRDefault="004C6120" w:rsidP="00E00BC3">
      <w:pPr>
        <w:pStyle w:val="ListParagraph"/>
        <w:numPr>
          <w:ilvl w:val="0"/>
          <w:numId w:val="6"/>
        </w:numPr>
      </w:pPr>
      <w:r>
        <w:t>Female Health</w:t>
      </w:r>
    </w:p>
    <w:p w:rsidR="004C6120" w:rsidRDefault="004C6120" w:rsidP="00E00BC3">
      <w:pPr>
        <w:pStyle w:val="ListParagraph"/>
        <w:numPr>
          <w:ilvl w:val="0"/>
          <w:numId w:val="6"/>
        </w:numPr>
      </w:pPr>
      <w:r>
        <w:t>Male Health</w:t>
      </w:r>
    </w:p>
    <w:p w:rsidR="004C6120" w:rsidRDefault="004C6120" w:rsidP="00E00BC3">
      <w:pPr>
        <w:pStyle w:val="ListParagraph"/>
        <w:numPr>
          <w:ilvl w:val="0"/>
          <w:numId w:val="6"/>
        </w:numPr>
      </w:pPr>
      <w:r>
        <w:t>Child Health</w:t>
      </w:r>
    </w:p>
    <w:p w:rsidR="004C6120" w:rsidRDefault="004C6120" w:rsidP="00E00BC3">
      <w:pPr>
        <w:pStyle w:val="ListParagraph"/>
        <w:numPr>
          <w:ilvl w:val="0"/>
          <w:numId w:val="6"/>
        </w:numPr>
      </w:pPr>
      <w:r>
        <w:t>Senior Health</w:t>
      </w:r>
    </w:p>
    <w:p w:rsidR="004C6120" w:rsidRDefault="004C6120" w:rsidP="00E00BC3">
      <w:pPr>
        <w:pStyle w:val="ListParagraph"/>
        <w:numPr>
          <w:ilvl w:val="0"/>
          <w:numId w:val="6"/>
        </w:numPr>
      </w:pPr>
      <w:r>
        <w:t>Healthy Mind</w:t>
      </w:r>
    </w:p>
    <w:p w:rsidR="004C6120" w:rsidRDefault="004C6120" w:rsidP="00E00BC3">
      <w:pPr>
        <w:pStyle w:val="ListParagraph"/>
        <w:numPr>
          <w:ilvl w:val="0"/>
          <w:numId w:val="6"/>
        </w:numPr>
      </w:pPr>
      <w:r>
        <w:t>Sports Nutrition</w:t>
      </w:r>
    </w:p>
    <w:p w:rsidR="004C6120" w:rsidRDefault="004C6120" w:rsidP="004C6120">
      <w:r>
        <w:t>The health network page (shown as communities) will require one banner image.</w:t>
      </w:r>
    </w:p>
    <w:p w:rsidR="004C6120" w:rsidRDefault="004C6120" w:rsidP="004C6120">
      <w:r>
        <w:br w:type="page"/>
      </w:r>
    </w:p>
    <w:p w:rsidR="004C6120" w:rsidRPr="004C6120" w:rsidRDefault="004C6120" w:rsidP="004C6120">
      <w:pPr>
        <w:pStyle w:val="Heading2"/>
      </w:pPr>
      <w:bookmarkStart w:id="8" w:name="_Toc401754227"/>
      <w:r w:rsidRPr="003B022E">
        <w:lastRenderedPageBreak/>
        <w:t>Communities</w:t>
      </w:r>
      <w:bookmarkEnd w:id="8"/>
    </w:p>
    <w:p w:rsidR="00536193" w:rsidRDefault="004C6120" w:rsidP="004C6120">
      <w:r>
        <w:t xml:space="preserve">Each </w:t>
      </w:r>
      <w:r w:rsidRPr="003E3051">
        <w:t>health network</w:t>
      </w:r>
      <w:r>
        <w:t xml:space="preserve"> will have communities within them and each community will have multiple topics (discussions). Each individual community and its topics will need to use the same colour scheme/design elements to ensure continuity. Each community will also have a separate banner and profile image. Community banners will be used for incorporated topics and hence </w:t>
      </w:r>
      <w:r w:rsidR="00536193">
        <w:t>‘</w:t>
      </w:r>
      <w:r>
        <w:t>topic banners</w:t>
      </w:r>
      <w:r w:rsidR="00536193">
        <w:t>’</w:t>
      </w:r>
      <w:r>
        <w:t xml:space="preserve"> do not need to be sourced.</w:t>
      </w:r>
      <w:r w:rsidR="00536193">
        <w:t xml:space="preserve"> </w:t>
      </w:r>
    </w:p>
    <w:p w:rsidR="004C6120" w:rsidRDefault="00536193" w:rsidP="004C6120">
      <w:r>
        <w:t>PrestoVita will encourage ‘t</w:t>
      </w:r>
      <w:r>
        <w:t>opic profile</w:t>
      </w:r>
      <w:r>
        <w:t xml:space="preserve">’ images to </w:t>
      </w:r>
      <w:r>
        <w:t xml:space="preserve">be supplied by end </w:t>
      </w:r>
      <w:r>
        <w:t>users however, in the</w:t>
      </w:r>
      <w:r>
        <w:t xml:space="preserve"> meantime </w:t>
      </w:r>
      <w:r>
        <w:t xml:space="preserve">the website will require </w:t>
      </w:r>
      <w:r>
        <w:t>generic topic profile image(s)</w:t>
      </w:r>
      <w:r>
        <w:t xml:space="preserve">. </w:t>
      </w:r>
      <w:r w:rsidR="004C6120">
        <w:t>Health network, community and topic details</w:t>
      </w:r>
      <w:r>
        <w:t xml:space="preserve"> are</w:t>
      </w:r>
      <w:r w:rsidR="004C6120">
        <w:t xml:space="preserve"> as follows: </w:t>
      </w:r>
    </w:p>
    <w:p w:rsidR="004C6120" w:rsidRPr="00536193" w:rsidRDefault="004C6120" w:rsidP="00E00BC3">
      <w:pPr>
        <w:pStyle w:val="ListParagraph"/>
        <w:numPr>
          <w:ilvl w:val="0"/>
          <w:numId w:val="2"/>
        </w:numPr>
        <w:rPr>
          <w:color w:val="C0504D" w:themeColor="accent2"/>
        </w:rPr>
      </w:pPr>
      <w:r>
        <w:t xml:space="preserve">Healthy Lifestyle </w:t>
      </w:r>
      <w:r w:rsidRPr="00536193">
        <w:rPr>
          <w:i/>
          <w:color w:val="C00000"/>
        </w:rPr>
        <w:t>(e.g. Health Network)</w:t>
      </w:r>
    </w:p>
    <w:p w:rsidR="004C6120" w:rsidRPr="00536193" w:rsidRDefault="004C6120" w:rsidP="00E00BC3">
      <w:pPr>
        <w:pStyle w:val="ListParagraph"/>
        <w:numPr>
          <w:ilvl w:val="1"/>
          <w:numId w:val="2"/>
        </w:numPr>
        <w:rPr>
          <w:i/>
        </w:rPr>
      </w:pPr>
      <w:r>
        <w:t xml:space="preserve">Alkalinity </w:t>
      </w:r>
      <w:r w:rsidRPr="00536193">
        <w:rPr>
          <w:i/>
          <w:color w:val="C00000"/>
        </w:rPr>
        <w:t>(e.g. community</w:t>
      </w:r>
      <w:r w:rsidRPr="00536193">
        <w:rPr>
          <w:i/>
          <w:color w:val="C0504D" w:themeColor="accent2"/>
        </w:rPr>
        <w:t>)</w:t>
      </w:r>
    </w:p>
    <w:p w:rsidR="004C6120" w:rsidRDefault="004C6120" w:rsidP="00E00BC3">
      <w:pPr>
        <w:pStyle w:val="ListParagraph"/>
        <w:numPr>
          <w:ilvl w:val="1"/>
          <w:numId w:val="2"/>
        </w:numPr>
      </w:pPr>
      <w:r>
        <w:t>Detoxification</w:t>
      </w:r>
    </w:p>
    <w:p w:rsidR="004C6120" w:rsidRDefault="004C6120" w:rsidP="00E00BC3">
      <w:pPr>
        <w:pStyle w:val="ListParagraph"/>
        <w:numPr>
          <w:ilvl w:val="1"/>
          <w:numId w:val="2"/>
        </w:numPr>
      </w:pPr>
      <w:r>
        <w:t>Digestive Health</w:t>
      </w:r>
    </w:p>
    <w:p w:rsidR="004C6120" w:rsidRDefault="004C6120" w:rsidP="00E00BC3">
      <w:pPr>
        <w:pStyle w:val="ListParagraph"/>
        <w:numPr>
          <w:ilvl w:val="1"/>
          <w:numId w:val="2"/>
        </w:numPr>
      </w:pPr>
      <w:r>
        <w:t>Exercise</w:t>
      </w:r>
    </w:p>
    <w:p w:rsidR="004C6120" w:rsidRDefault="004C6120" w:rsidP="00E00BC3">
      <w:pPr>
        <w:pStyle w:val="ListParagraph"/>
        <w:numPr>
          <w:ilvl w:val="1"/>
          <w:numId w:val="2"/>
        </w:numPr>
      </w:pPr>
      <w:r>
        <w:t>Maintaining a Healthy life</w:t>
      </w:r>
    </w:p>
    <w:p w:rsidR="004C6120" w:rsidRDefault="004C6120" w:rsidP="00E00BC3">
      <w:pPr>
        <w:pStyle w:val="ListParagraph"/>
        <w:numPr>
          <w:ilvl w:val="1"/>
          <w:numId w:val="2"/>
        </w:numPr>
      </w:pPr>
      <w:r>
        <w:t xml:space="preserve">Nutrition &amp; Hydration </w:t>
      </w:r>
    </w:p>
    <w:p w:rsidR="004C6120" w:rsidRDefault="004C6120" w:rsidP="00E00BC3">
      <w:pPr>
        <w:pStyle w:val="ListParagraph"/>
        <w:numPr>
          <w:ilvl w:val="1"/>
          <w:numId w:val="2"/>
        </w:numPr>
      </w:pPr>
      <w:r>
        <w:t>Starting a Healthy Life</w:t>
      </w:r>
    </w:p>
    <w:p w:rsidR="004C6120" w:rsidRDefault="004C6120" w:rsidP="00E00BC3">
      <w:pPr>
        <w:pStyle w:val="ListParagraph"/>
        <w:numPr>
          <w:ilvl w:val="1"/>
          <w:numId w:val="2"/>
        </w:numPr>
      </w:pPr>
      <w:r>
        <w:t>Supplements</w:t>
      </w:r>
    </w:p>
    <w:p w:rsidR="004C6120" w:rsidRDefault="004C6120" w:rsidP="00E00BC3">
      <w:pPr>
        <w:pStyle w:val="ListParagraph"/>
        <w:numPr>
          <w:ilvl w:val="0"/>
          <w:numId w:val="2"/>
        </w:numPr>
      </w:pPr>
      <w:r>
        <w:t>Health Problem</w:t>
      </w:r>
    </w:p>
    <w:p w:rsidR="004C6120" w:rsidRDefault="004C6120" w:rsidP="00E00BC3">
      <w:pPr>
        <w:pStyle w:val="ListParagraph"/>
        <w:numPr>
          <w:ilvl w:val="1"/>
          <w:numId w:val="2"/>
        </w:numPr>
      </w:pPr>
      <w:r>
        <w:t>Addictions</w:t>
      </w:r>
    </w:p>
    <w:p w:rsidR="004C6120" w:rsidRDefault="004C6120" w:rsidP="00E00BC3">
      <w:pPr>
        <w:pStyle w:val="ListParagraph"/>
        <w:numPr>
          <w:ilvl w:val="1"/>
          <w:numId w:val="2"/>
        </w:numPr>
      </w:pPr>
      <w:r>
        <w:t>Allergies</w:t>
      </w:r>
    </w:p>
    <w:p w:rsidR="004C6120" w:rsidRDefault="004C6120" w:rsidP="00E00BC3">
      <w:pPr>
        <w:pStyle w:val="ListParagraph"/>
        <w:numPr>
          <w:ilvl w:val="2"/>
          <w:numId w:val="2"/>
        </w:numPr>
      </w:pPr>
      <w:r>
        <w:t xml:space="preserve">Food Intolerances </w:t>
      </w:r>
      <w:r w:rsidRPr="00536193">
        <w:rPr>
          <w:i/>
          <w:color w:val="C00000"/>
        </w:rPr>
        <w:t>(e.g. topic)</w:t>
      </w:r>
    </w:p>
    <w:p w:rsidR="004C6120" w:rsidRDefault="004C6120" w:rsidP="00E00BC3">
      <w:pPr>
        <w:pStyle w:val="ListParagraph"/>
        <w:numPr>
          <w:ilvl w:val="2"/>
          <w:numId w:val="2"/>
        </w:numPr>
      </w:pPr>
      <w:r>
        <w:t>Food Allergies</w:t>
      </w:r>
    </w:p>
    <w:p w:rsidR="004C6120" w:rsidRPr="00AB36EC" w:rsidRDefault="004C6120" w:rsidP="00E00BC3">
      <w:pPr>
        <w:pStyle w:val="ListParagraph"/>
        <w:numPr>
          <w:ilvl w:val="1"/>
          <w:numId w:val="2"/>
        </w:numPr>
      </w:pPr>
      <w:proofErr w:type="spellStart"/>
      <w:r>
        <w:t>Anemia</w:t>
      </w:r>
      <w:proofErr w:type="spellEnd"/>
    </w:p>
    <w:p w:rsidR="004C6120" w:rsidRDefault="004C6120" w:rsidP="00E00BC3">
      <w:pPr>
        <w:pStyle w:val="ListParagraph"/>
        <w:numPr>
          <w:ilvl w:val="2"/>
          <w:numId w:val="2"/>
        </w:numPr>
      </w:pPr>
      <w:proofErr w:type="spellStart"/>
      <w:r w:rsidRPr="00AB36EC">
        <w:t>Megaloblastic</w:t>
      </w:r>
      <w:proofErr w:type="spellEnd"/>
      <w:r w:rsidRPr="00AB36EC">
        <w:rPr>
          <w:lang w:val="en-TT"/>
        </w:rPr>
        <w:t xml:space="preserve"> Anaemia</w:t>
      </w:r>
    </w:p>
    <w:p w:rsidR="004C6120" w:rsidRDefault="004C6120" w:rsidP="00E00BC3">
      <w:pPr>
        <w:pStyle w:val="ListParagraph"/>
        <w:numPr>
          <w:ilvl w:val="2"/>
          <w:numId w:val="2"/>
        </w:numPr>
      </w:pPr>
      <w:r>
        <w:t>Iron Deficiency</w:t>
      </w:r>
      <w:r w:rsidRPr="00AB36EC">
        <w:t xml:space="preserve"> Anaemia</w:t>
      </w:r>
    </w:p>
    <w:p w:rsidR="004C6120" w:rsidRDefault="004C6120" w:rsidP="00E00BC3">
      <w:pPr>
        <w:pStyle w:val="ListParagraph"/>
        <w:numPr>
          <w:ilvl w:val="1"/>
          <w:numId w:val="2"/>
        </w:numPr>
      </w:pPr>
      <w:r>
        <w:t>Asthma</w:t>
      </w:r>
    </w:p>
    <w:p w:rsidR="004C6120" w:rsidRDefault="004C6120" w:rsidP="00E00BC3">
      <w:pPr>
        <w:pStyle w:val="ListParagraph"/>
        <w:numPr>
          <w:ilvl w:val="1"/>
          <w:numId w:val="2"/>
        </w:numPr>
      </w:pPr>
      <w:r>
        <w:t>Cancer</w:t>
      </w:r>
    </w:p>
    <w:p w:rsidR="004C6120" w:rsidRDefault="004C6120" w:rsidP="00E00BC3">
      <w:pPr>
        <w:pStyle w:val="ListParagraph"/>
        <w:numPr>
          <w:ilvl w:val="1"/>
          <w:numId w:val="2"/>
        </w:numPr>
      </w:pPr>
      <w:r>
        <w:t>Chronic Fatigue Syndrome/ME</w:t>
      </w:r>
    </w:p>
    <w:p w:rsidR="004C6120" w:rsidRDefault="004C6120" w:rsidP="00E00BC3">
      <w:pPr>
        <w:pStyle w:val="ListParagraph"/>
        <w:numPr>
          <w:ilvl w:val="1"/>
          <w:numId w:val="2"/>
        </w:numPr>
      </w:pPr>
      <w:r w:rsidRPr="00E2183D">
        <w:t>Coeliac Disease</w:t>
      </w:r>
    </w:p>
    <w:p w:rsidR="004C6120" w:rsidRDefault="004C6120" w:rsidP="00E00BC3">
      <w:pPr>
        <w:pStyle w:val="ListParagraph"/>
        <w:numPr>
          <w:ilvl w:val="1"/>
          <w:numId w:val="2"/>
        </w:numPr>
      </w:pPr>
      <w:r>
        <w:t>Diabetes</w:t>
      </w:r>
    </w:p>
    <w:p w:rsidR="004C6120" w:rsidRDefault="004C6120" w:rsidP="00E00BC3">
      <w:pPr>
        <w:pStyle w:val="ListParagraph"/>
        <w:numPr>
          <w:ilvl w:val="1"/>
          <w:numId w:val="2"/>
        </w:numPr>
      </w:pPr>
      <w:r>
        <w:t>Digestive Disease</w:t>
      </w:r>
    </w:p>
    <w:p w:rsidR="004C6120" w:rsidRDefault="004C6120" w:rsidP="00E00BC3">
      <w:pPr>
        <w:pStyle w:val="ListParagraph"/>
        <w:numPr>
          <w:ilvl w:val="2"/>
          <w:numId w:val="2"/>
        </w:numPr>
      </w:pPr>
      <w:r>
        <w:t>Diarrhoea</w:t>
      </w:r>
    </w:p>
    <w:p w:rsidR="004C6120" w:rsidRDefault="004C6120" w:rsidP="00E00BC3">
      <w:pPr>
        <w:pStyle w:val="ListParagraph"/>
        <w:numPr>
          <w:ilvl w:val="2"/>
          <w:numId w:val="2"/>
        </w:numPr>
      </w:pPr>
      <w:r>
        <w:t>Irritable Bowel Syndrome (IBS)</w:t>
      </w:r>
    </w:p>
    <w:p w:rsidR="004C6120" w:rsidRDefault="004C6120" w:rsidP="00E00BC3">
      <w:pPr>
        <w:pStyle w:val="ListParagraph"/>
        <w:numPr>
          <w:ilvl w:val="2"/>
          <w:numId w:val="2"/>
        </w:numPr>
      </w:pPr>
      <w:r>
        <w:t>Constipation</w:t>
      </w:r>
    </w:p>
    <w:p w:rsidR="004C6120" w:rsidRDefault="004C6120" w:rsidP="00E00BC3">
      <w:pPr>
        <w:pStyle w:val="ListParagraph"/>
        <w:numPr>
          <w:ilvl w:val="2"/>
          <w:numId w:val="2"/>
        </w:numPr>
      </w:pPr>
      <w:r>
        <w:t>Crohn’s Disease</w:t>
      </w:r>
    </w:p>
    <w:p w:rsidR="004C6120" w:rsidRDefault="004C6120" w:rsidP="00E00BC3">
      <w:pPr>
        <w:pStyle w:val="ListParagraph"/>
        <w:numPr>
          <w:ilvl w:val="1"/>
          <w:numId w:val="2"/>
        </w:numPr>
      </w:pPr>
      <w:r>
        <w:t>Eating Disorders</w:t>
      </w:r>
    </w:p>
    <w:p w:rsidR="004C6120" w:rsidRDefault="004C6120" w:rsidP="00E00BC3">
      <w:pPr>
        <w:pStyle w:val="ListParagraph"/>
        <w:numPr>
          <w:ilvl w:val="2"/>
          <w:numId w:val="2"/>
        </w:numPr>
      </w:pPr>
      <w:r>
        <w:t>Anorexia Nervosa</w:t>
      </w:r>
    </w:p>
    <w:p w:rsidR="004C6120" w:rsidRDefault="004C6120" w:rsidP="00E00BC3">
      <w:pPr>
        <w:pStyle w:val="ListParagraph"/>
        <w:numPr>
          <w:ilvl w:val="2"/>
          <w:numId w:val="2"/>
        </w:numPr>
      </w:pPr>
      <w:r>
        <w:t>Bulimia Nervosa</w:t>
      </w:r>
    </w:p>
    <w:p w:rsidR="004C6120" w:rsidRPr="00E2183D" w:rsidRDefault="004C6120" w:rsidP="00E00BC3">
      <w:pPr>
        <w:pStyle w:val="ListParagraph"/>
        <w:numPr>
          <w:ilvl w:val="2"/>
          <w:numId w:val="2"/>
        </w:numPr>
      </w:pPr>
      <w:r>
        <w:t>Binge Eating Disorder</w:t>
      </w:r>
    </w:p>
    <w:p w:rsidR="004C6120" w:rsidRDefault="004C6120" w:rsidP="00E00BC3">
      <w:pPr>
        <w:pStyle w:val="ListParagraph"/>
        <w:numPr>
          <w:ilvl w:val="1"/>
          <w:numId w:val="2"/>
        </w:numPr>
      </w:pPr>
      <w:r>
        <w:lastRenderedPageBreak/>
        <w:t>Headaches &amp; Migraines</w:t>
      </w:r>
    </w:p>
    <w:p w:rsidR="004C6120" w:rsidRDefault="004C6120" w:rsidP="00E00BC3">
      <w:pPr>
        <w:pStyle w:val="ListParagraph"/>
        <w:numPr>
          <w:ilvl w:val="1"/>
          <w:numId w:val="2"/>
        </w:numPr>
      </w:pPr>
      <w:r>
        <w:t>Heart Disease</w:t>
      </w:r>
    </w:p>
    <w:p w:rsidR="004C6120" w:rsidRDefault="004C6120" w:rsidP="00E00BC3">
      <w:pPr>
        <w:pStyle w:val="ListParagraph"/>
        <w:numPr>
          <w:ilvl w:val="2"/>
          <w:numId w:val="2"/>
        </w:numPr>
      </w:pPr>
      <w:r>
        <w:t>Ischemic Heart Disease</w:t>
      </w:r>
    </w:p>
    <w:p w:rsidR="004C6120" w:rsidRDefault="004C6120" w:rsidP="00E00BC3">
      <w:pPr>
        <w:pStyle w:val="ListParagraph"/>
        <w:numPr>
          <w:ilvl w:val="2"/>
          <w:numId w:val="2"/>
        </w:numPr>
      </w:pPr>
      <w:r>
        <w:t>Hypertension (High Blood Pressure)</w:t>
      </w:r>
    </w:p>
    <w:p w:rsidR="004C6120" w:rsidRDefault="004C6120" w:rsidP="00E00BC3">
      <w:pPr>
        <w:pStyle w:val="ListParagraph"/>
        <w:numPr>
          <w:ilvl w:val="2"/>
          <w:numId w:val="2"/>
        </w:numPr>
      </w:pPr>
      <w:r>
        <w:t>High Cholesterol</w:t>
      </w:r>
    </w:p>
    <w:p w:rsidR="004C6120" w:rsidRDefault="004C6120" w:rsidP="00E00BC3">
      <w:pPr>
        <w:pStyle w:val="ListParagraph"/>
        <w:numPr>
          <w:ilvl w:val="1"/>
          <w:numId w:val="2"/>
        </w:numPr>
      </w:pPr>
      <w:r>
        <w:t>Malnutrition</w:t>
      </w:r>
    </w:p>
    <w:p w:rsidR="004C6120" w:rsidRDefault="004C6120" w:rsidP="00E00BC3">
      <w:pPr>
        <w:pStyle w:val="ListParagraph"/>
        <w:numPr>
          <w:ilvl w:val="1"/>
          <w:numId w:val="2"/>
        </w:numPr>
      </w:pPr>
      <w:r>
        <w:t>Obesity</w:t>
      </w:r>
    </w:p>
    <w:p w:rsidR="004C6120" w:rsidRDefault="004C6120" w:rsidP="00E00BC3">
      <w:pPr>
        <w:pStyle w:val="ListParagraph"/>
        <w:numPr>
          <w:ilvl w:val="1"/>
          <w:numId w:val="2"/>
        </w:numPr>
      </w:pPr>
      <w:r>
        <w:t>Skin Health</w:t>
      </w:r>
    </w:p>
    <w:p w:rsidR="004C6120" w:rsidRDefault="004C6120" w:rsidP="00E00BC3">
      <w:pPr>
        <w:pStyle w:val="ListParagraph"/>
        <w:numPr>
          <w:ilvl w:val="2"/>
          <w:numId w:val="2"/>
        </w:numPr>
      </w:pPr>
      <w:r>
        <w:t>Eczema</w:t>
      </w:r>
    </w:p>
    <w:p w:rsidR="004C6120" w:rsidRDefault="004C6120" w:rsidP="00E00BC3">
      <w:pPr>
        <w:pStyle w:val="ListParagraph"/>
        <w:numPr>
          <w:ilvl w:val="2"/>
          <w:numId w:val="2"/>
        </w:numPr>
      </w:pPr>
      <w:r>
        <w:t>Psoriasis</w:t>
      </w:r>
    </w:p>
    <w:p w:rsidR="004C6120" w:rsidRDefault="004C6120" w:rsidP="00E00BC3">
      <w:pPr>
        <w:pStyle w:val="ListParagraph"/>
        <w:numPr>
          <w:ilvl w:val="2"/>
          <w:numId w:val="2"/>
        </w:numPr>
      </w:pPr>
      <w:r>
        <w:t>Rosacea</w:t>
      </w:r>
    </w:p>
    <w:p w:rsidR="004C6120" w:rsidRDefault="004C6120" w:rsidP="00E00BC3">
      <w:pPr>
        <w:pStyle w:val="ListParagraph"/>
        <w:numPr>
          <w:ilvl w:val="1"/>
          <w:numId w:val="2"/>
        </w:numPr>
      </w:pPr>
      <w:r>
        <w:t>Stroke</w:t>
      </w:r>
    </w:p>
    <w:p w:rsidR="004C6120" w:rsidRDefault="004C6120" w:rsidP="00E00BC3">
      <w:pPr>
        <w:pStyle w:val="ListParagraph"/>
        <w:numPr>
          <w:ilvl w:val="1"/>
          <w:numId w:val="2"/>
        </w:numPr>
      </w:pPr>
      <w:r>
        <w:t>Thyroid Problems</w:t>
      </w:r>
    </w:p>
    <w:p w:rsidR="004C6120" w:rsidRDefault="004C6120" w:rsidP="00E00BC3">
      <w:pPr>
        <w:pStyle w:val="ListParagraph"/>
        <w:numPr>
          <w:ilvl w:val="2"/>
          <w:numId w:val="2"/>
        </w:numPr>
      </w:pPr>
      <w:r>
        <w:t>Hypothyroidism (Underactive Thyroid)</w:t>
      </w:r>
    </w:p>
    <w:p w:rsidR="004C6120" w:rsidRDefault="004C6120" w:rsidP="00E00BC3">
      <w:pPr>
        <w:pStyle w:val="ListParagraph"/>
        <w:numPr>
          <w:ilvl w:val="2"/>
          <w:numId w:val="2"/>
        </w:numPr>
      </w:pPr>
      <w:r>
        <w:t>Hyperthyroidism (Over</w:t>
      </w:r>
      <w:r w:rsidRPr="00E37C6F">
        <w:t>active Thyroid)</w:t>
      </w:r>
    </w:p>
    <w:p w:rsidR="004C6120" w:rsidRDefault="004C6120" w:rsidP="00E00BC3">
      <w:pPr>
        <w:pStyle w:val="ListParagraph"/>
        <w:numPr>
          <w:ilvl w:val="0"/>
          <w:numId w:val="2"/>
        </w:numPr>
      </w:pPr>
      <w:r>
        <w:t>Weight Loss</w:t>
      </w:r>
    </w:p>
    <w:p w:rsidR="004C6120" w:rsidRDefault="004C6120" w:rsidP="00E00BC3">
      <w:pPr>
        <w:pStyle w:val="ListParagraph"/>
        <w:numPr>
          <w:ilvl w:val="1"/>
          <w:numId w:val="2"/>
        </w:numPr>
      </w:pPr>
      <w:r>
        <w:t>Blood/Sugar Imbalance</w:t>
      </w:r>
    </w:p>
    <w:p w:rsidR="004C6120" w:rsidRDefault="004C6120" w:rsidP="00E00BC3">
      <w:pPr>
        <w:pStyle w:val="ListParagraph"/>
        <w:numPr>
          <w:ilvl w:val="2"/>
          <w:numId w:val="2"/>
        </w:numPr>
      </w:pPr>
      <w:r>
        <w:t>Controlling Cravings</w:t>
      </w:r>
    </w:p>
    <w:p w:rsidR="004C6120" w:rsidRDefault="004C6120" w:rsidP="00E00BC3">
      <w:pPr>
        <w:pStyle w:val="ListParagraph"/>
        <w:numPr>
          <w:ilvl w:val="1"/>
          <w:numId w:val="2"/>
        </w:numPr>
      </w:pPr>
      <w:r>
        <w:t>Diabetes</w:t>
      </w:r>
    </w:p>
    <w:p w:rsidR="004C6120" w:rsidRDefault="004C6120" w:rsidP="00E00BC3">
      <w:pPr>
        <w:pStyle w:val="ListParagraph"/>
        <w:numPr>
          <w:ilvl w:val="1"/>
          <w:numId w:val="2"/>
        </w:numPr>
      </w:pPr>
      <w:r>
        <w:t>Obesity</w:t>
      </w:r>
    </w:p>
    <w:p w:rsidR="004C6120" w:rsidRDefault="004C6120" w:rsidP="00E00BC3">
      <w:pPr>
        <w:pStyle w:val="ListParagraph"/>
        <w:numPr>
          <w:ilvl w:val="0"/>
          <w:numId w:val="2"/>
        </w:numPr>
      </w:pPr>
      <w:r>
        <w:t>Pregnancy</w:t>
      </w:r>
    </w:p>
    <w:p w:rsidR="004C6120" w:rsidRDefault="004C6120" w:rsidP="00E00BC3">
      <w:pPr>
        <w:pStyle w:val="ListParagraph"/>
        <w:numPr>
          <w:ilvl w:val="1"/>
          <w:numId w:val="2"/>
        </w:numPr>
      </w:pPr>
      <w:r>
        <w:t>Preconception</w:t>
      </w:r>
    </w:p>
    <w:p w:rsidR="004C6120" w:rsidRDefault="004C6120" w:rsidP="00E00BC3">
      <w:pPr>
        <w:pStyle w:val="ListParagraph"/>
        <w:numPr>
          <w:ilvl w:val="2"/>
          <w:numId w:val="2"/>
        </w:numPr>
      </w:pPr>
      <w:r w:rsidRPr="00950A80">
        <w:t>Infertility</w:t>
      </w:r>
      <w:r>
        <w:t xml:space="preserve"> (e.g. Topic)</w:t>
      </w:r>
    </w:p>
    <w:p w:rsidR="004C6120" w:rsidRDefault="004C6120" w:rsidP="00E00BC3">
      <w:pPr>
        <w:pStyle w:val="ListParagraph"/>
        <w:numPr>
          <w:ilvl w:val="1"/>
          <w:numId w:val="2"/>
        </w:numPr>
      </w:pPr>
      <w:r>
        <w:t>Pregnancy</w:t>
      </w:r>
    </w:p>
    <w:p w:rsidR="004C6120" w:rsidRDefault="004C6120" w:rsidP="00E00BC3">
      <w:pPr>
        <w:pStyle w:val="ListParagraph"/>
        <w:numPr>
          <w:ilvl w:val="2"/>
          <w:numId w:val="2"/>
        </w:numPr>
      </w:pPr>
      <w:r>
        <w:t>Pre-eclampsia</w:t>
      </w:r>
    </w:p>
    <w:p w:rsidR="004C6120" w:rsidRDefault="004C6120" w:rsidP="00E00BC3">
      <w:pPr>
        <w:pStyle w:val="ListParagraph"/>
        <w:numPr>
          <w:ilvl w:val="1"/>
          <w:numId w:val="2"/>
        </w:numPr>
      </w:pPr>
      <w:r>
        <w:t>Post-Pregnancy</w:t>
      </w:r>
    </w:p>
    <w:p w:rsidR="004C6120" w:rsidRDefault="004C6120" w:rsidP="00E00BC3">
      <w:pPr>
        <w:pStyle w:val="ListParagraph"/>
        <w:numPr>
          <w:ilvl w:val="2"/>
          <w:numId w:val="2"/>
        </w:numPr>
      </w:pPr>
      <w:r>
        <w:t>Breast Feeding</w:t>
      </w:r>
    </w:p>
    <w:p w:rsidR="004C6120" w:rsidRDefault="004C6120" w:rsidP="00E00BC3">
      <w:pPr>
        <w:pStyle w:val="ListParagraph"/>
        <w:numPr>
          <w:ilvl w:val="0"/>
          <w:numId w:val="2"/>
        </w:numPr>
      </w:pPr>
      <w:r>
        <w:t>Female Health</w:t>
      </w:r>
    </w:p>
    <w:p w:rsidR="004C6120" w:rsidRDefault="004C6120" w:rsidP="00E00BC3">
      <w:pPr>
        <w:pStyle w:val="ListParagraph"/>
        <w:numPr>
          <w:ilvl w:val="1"/>
          <w:numId w:val="2"/>
        </w:numPr>
      </w:pPr>
      <w:r>
        <w:t>Breast Cancer</w:t>
      </w:r>
    </w:p>
    <w:p w:rsidR="004C6120" w:rsidRDefault="004C6120" w:rsidP="00E00BC3">
      <w:pPr>
        <w:pStyle w:val="ListParagraph"/>
        <w:numPr>
          <w:ilvl w:val="1"/>
          <w:numId w:val="2"/>
        </w:numPr>
      </w:pPr>
      <w:r w:rsidRPr="00E2183D">
        <w:t>Endometriosis</w:t>
      </w:r>
    </w:p>
    <w:p w:rsidR="004C6120" w:rsidRDefault="004C6120" w:rsidP="00E00BC3">
      <w:pPr>
        <w:pStyle w:val="ListParagraph"/>
        <w:numPr>
          <w:ilvl w:val="1"/>
          <w:numId w:val="2"/>
        </w:numPr>
      </w:pPr>
      <w:r>
        <w:t>Low Libido</w:t>
      </w:r>
    </w:p>
    <w:p w:rsidR="004C6120" w:rsidRDefault="004C6120" w:rsidP="00E00BC3">
      <w:pPr>
        <w:pStyle w:val="ListParagraph"/>
        <w:numPr>
          <w:ilvl w:val="1"/>
          <w:numId w:val="2"/>
        </w:numPr>
      </w:pPr>
      <w:r>
        <w:t>Menopause</w:t>
      </w:r>
    </w:p>
    <w:p w:rsidR="004C6120" w:rsidRDefault="004C6120" w:rsidP="00E00BC3">
      <w:pPr>
        <w:pStyle w:val="ListParagraph"/>
        <w:numPr>
          <w:ilvl w:val="1"/>
          <w:numId w:val="2"/>
        </w:numPr>
      </w:pPr>
      <w:r w:rsidRPr="00032B76">
        <w:t>Polycystic Ovary Syndrome (PCOS)</w:t>
      </w:r>
    </w:p>
    <w:p w:rsidR="004C6120" w:rsidRDefault="004C6120" w:rsidP="00E00BC3">
      <w:pPr>
        <w:pStyle w:val="ListParagraph"/>
        <w:numPr>
          <w:ilvl w:val="1"/>
          <w:numId w:val="2"/>
        </w:numPr>
      </w:pPr>
      <w:r>
        <w:t>Premenstrual Syndrome (PMS/PMT)</w:t>
      </w:r>
    </w:p>
    <w:p w:rsidR="004C6120" w:rsidRDefault="004C6120" w:rsidP="00E00BC3">
      <w:pPr>
        <w:pStyle w:val="ListParagraph"/>
        <w:numPr>
          <w:ilvl w:val="0"/>
          <w:numId w:val="2"/>
        </w:numPr>
      </w:pPr>
      <w:r>
        <w:t>Male Health</w:t>
      </w:r>
    </w:p>
    <w:p w:rsidR="004C6120" w:rsidRDefault="004C6120" w:rsidP="00E00BC3">
      <w:pPr>
        <w:pStyle w:val="ListParagraph"/>
        <w:numPr>
          <w:ilvl w:val="1"/>
          <w:numId w:val="2"/>
        </w:numPr>
      </w:pPr>
      <w:r>
        <w:t>Prostate Cancer</w:t>
      </w:r>
    </w:p>
    <w:p w:rsidR="004C6120" w:rsidRDefault="004C6120" w:rsidP="00E00BC3">
      <w:pPr>
        <w:pStyle w:val="ListParagraph"/>
        <w:numPr>
          <w:ilvl w:val="1"/>
          <w:numId w:val="2"/>
        </w:numPr>
      </w:pPr>
      <w:r>
        <w:t>Erectile Dysfunction</w:t>
      </w:r>
    </w:p>
    <w:p w:rsidR="004C6120" w:rsidRDefault="004C6120" w:rsidP="00E00BC3">
      <w:pPr>
        <w:pStyle w:val="ListParagraph"/>
        <w:numPr>
          <w:ilvl w:val="1"/>
          <w:numId w:val="2"/>
        </w:numPr>
      </w:pPr>
      <w:r>
        <w:t>Low Libido</w:t>
      </w:r>
    </w:p>
    <w:p w:rsidR="004C6120" w:rsidRDefault="004C6120" w:rsidP="00E00BC3">
      <w:pPr>
        <w:pStyle w:val="ListParagraph"/>
        <w:numPr>
          <w:ilvl w:val="0"/>
          <w:numId w:val="2"/>
        </w:numPr>
      </w:pPr>
      <w:r>
        <w:t>Child Health</w:t>
      </w:r>
    </w:p>
    <w:p w:rsidR="004C6120" w:rsidRDefault="004C6120" w:rsidP="00E00BC3">
      <w:pPr>
        <w:pStyle w:val="ListParagraph"/>
        <w:numPr>
          <w:ilvl w:val="1"/>
          <w:numId w:val="2"/>
        </w:numPr>
      </w:pPr>
      <w:r>
        <w:t>Infant Health</w:t>
      </w:r>
    </w:p>
    <w:p w:rsidR="004C6120" w:rsidRDefault="004C6120" w:rsidP="00E00BC3">
      <w:pPr>
        <w:pStyle w:val="ListParagraph"/>
        <w:numPr>
          <w:ilvl w:val="2"/>
          <w:numId w:val="2"/>
        </w:numPr>
      </w:pPr>
      <w:r w:rsidRPr="00E2183D">
        <w:t xml:space="preserve">Infant </w:t>
      </w:r>
      <w:r>
        <w:t>Vaccinations</w:t>
      </w:r>
    </w:p>
    <w:p w:rsidR="004C6120" w:rsidRDefault="004C6120" w:rsidP="00E00BC3">
      <w:pPr>
        <w:pStyle w:val="ListParagraph"/>
        <w:numPr>
          <w:ilvl w:val="1"/>
          <w:numId w:val="2"/>
        </w:numPr>
      </w:pPr>
      <w:r>
        <w:t>Schoolchildren Health</w:t>
      </w:r>
    </w:p>
    <w:p w:rsidR="004C6120" w:rsidRDefault="004C6120" w:rsidP="00E00BC3">
      <w:pPr>
        <w:pStyle w:val="ListParagraph"/>
        <w:numPr>
          <w:ilvl w:val="2"/>
          <w:numId w:val="2"/>
        </w:numPr>
      </w:pPr>
      <w:r>
        <w:lastRenderedPageBreak/>
        <w:t>Schoolchildren Vaccinations</w:t>
      </w:r>
    </w:p>
    <w:p w:rsidR="004C6120" w:rsidRDefault="004C6120" w:rsidP="00E00BC3">
      <w:pPr>
        <w:pStyle w:val="ListParagraph"/>
        <w:numPr>
          <w:ilvl w:val="1"/>
          <w:numId w:val="2"/>
        </w:numPr>
      </w:pPr>
      <w:r>
        <w:t>Teenage Health</w:t>
      </w:r>
    </w:p>
    <w:p w:rsidR="004C6120" w:rsidRDefault="004C6120" w:rsidP="00E00BC3">
      <w:pPr>
        <w:pStyle w:val="ListParagraph"/>
        <w:numPr>
          <w:ilvl w:val="2"/>
          <w:numId w:val="2"/>
        </w:numPr>
      </w:pPr>
      <w:r>
        <w:t>Acne</w:t>
      </w:r>
    </w:p>
    <w:p w:rsidR="004C6120" w:rsidRDefault="004C6120" w:rsidP="00E00BC3">
      <w:pPr>
        <w:pStyle w:val="ListParagraph"/>
        <w:numPr>
          <w:ilvl w:val="0"/>
          <w:numId w:val="2"/>
        </w:numPr>
      </w:pPr>
      <w:r>
        <w:t>Senior Health</w:t>
      </w:r>
    </w:p>
    <w:p w:rsidR="004C6120" w:rsidRDefault="004C6120" w:rsidP="00E00BC3">
      <w:pPr>
        <w:pStyle w:val="ListParagraph"/>
        <w:numPr>
          <w:ilvl w:val="1"/>
          <w:numId w:val="2"/>
        </w:numPr>
      </w:pPr>
      <w:r>
        <w:t>Ageing</w:t>
      </w:r>
    </w:p>
    <w:p w:rsidR="004C6120" w:rsidRDefault="004C6120" w:rsidP="00E00BC3">
      <w:pPr>
        <w:pStyle w:val="ListParagraph"/>
        <w:numPr>
          <w:ilvl w:val="1"/>
          <w:numId w:val="2"/>
        </w:numPr>
      </w:pPr>
      <w:r>
        <w:t>Arthritis</w:t>
      </w:r>
    </w:p>
    <w:p w:rsidR="004C6120" w:rsidRDefault="004C6120" w:rsidP="00E00BC3">
      <w:pPr>
        <w:pStyle w:val="ListParagraph"/>
        <w:numPr>
          <w:ilvl w:val="1"/>
          <w:numId w:val="2"/>
        </w:numPr>
      </w:pPr>
      <w:r>
        <w:t>Bone Heath</w:t>
      </w:r>
    </w:p>
    <w:p w:rsidR="004C6120" w:rsidRDefault="004C6120" w:rsidP="00E00BC3">
      <w:pPr>
        <w:pStyle w:val="ListParagraph"/>
        <w:numPr>
          <w:ilvl w:val="1"/>
          <w:numId w:val="2"/>
        </w:numPr>
      </w:pPr>
      <w:r>
        <w:t>Dementia</w:t>
      </w:r>
    </w:p>
    <w:p w:rsidR="004C6120" w:rsidRDefault="004C6120" w:rsidP="00E00BC3">
      <w:pPr>
        <w:pStyle w:val="ListParagraph"/>
        <w:numPr>
          <w:ilvl w:val="2"/>
          <w:numId w:val="2"/>
        </w:numPr>
      </w:pPr>
      <w:r>
        <w:t>Alzheimer’s</w:t>
      </w:r>
    </w:p>
    <w:p w:rsidR="004C6120" w:rsidRDefault="004C6120" w:rsidP="00E00BC3">
      <w:pPr>
        <w:pStyle w:val="ListParagraph"/>
        <w:numPr>
          <w:ilvl w:val="2"/>
          <w:numId w:val="2"/>
        </w:numPr>
      </w:pPr>
      <w:r>
        <w:t>Osteoporosis</w:t>
      </w:r>
    </w:p>
    <w:p w:rsidR="004C6120" w:rsidRDefault="004C6120" w:rsidP="00E00BC3">
      <w:pPr>
        <w:pStyle w:val="ListParagraph"/>
        <w:numPr>
          <w:ilvl w:val="0"/>
          <w:numId w:val="2"/>
        </w:numPr>
      </w:pPr>
      <w:r>
        <w:t>Healthy Mind</w:t>
      </w:r>
    </w:p>
    <w:p w:rsidR="004C6120" w:rsidRDefault="004C6120" w:rsidP="00E00BC3">
      <w:pPr>
        <w:pStyle w:val="ListParagraph"/>
        <w:numPr>
          <w:ilvl w:val="1"/>
          <w:numId w:val="2"/>
        </w:numPr>
      </w:pPr>
      <w:r>
        <w:t>Confidence &amp;Self Esteem</w:t>
      </w:r>
    </w:p>
    <w:p w:rsidR="004C6120" w:rsidRDefault="004C6120" w:rsidP="00E00BC3">
      <w:pPr>
        <w:pStyle w:val="ListParagraph"/>
        <w:numPr>
          <w:ilvl w:val="1"/>
          <w:numId w:val="2"/>
        </w:numPr>
      </w:pPr>
      <w:r>
        <w:t>Depression</w:t>
      </w:r>
    </w:p>
    <w:p w:rsidR="004C6120" w:rsidRDefault="004C6120" w:rsidP="00E00BC3">
      <w:pPr>
        <w:pStyle w:val="ListParagraph"/>
        <w:numPr>
          <w:ilvl w:val="1"/>
          <w:numId w:val="2"/>
        </w:numPr>
      </w:pPr>
      <w:r>
        <w:t>Mood</w:t>
      </w:r>
    </w:p>
    <w:p w:rsidR="004C6120" w:rsidRDefault="004C6120" w:rsidP="00E00BC3">
      <w:pPr>
        <w:pStyle w:val="ListParagraph"/>
        <w:numPr>
          <w:ilvl w:val="1"/>
          <w:numId w:val="2"/>
        </w:numPr>
      </w:pPr>
      <w:r>
        <w:t>Sleeping Disorders</w:t>
      </w:r>
    </w:p>
    <w:p w:rsidR="004C6120" w:rsidRDefault="004C6120" w:rsidP="00E00BC3">
      <w:pPr>
        <w:pStyle w:val="ListParagraph"/>
        <w:numPr>
          <w:ilvl w:val="2"/>
          <w:numId w:val="2"/>
        </w:numPr>
      </w:pPr>
      <w:r>
        <w:t>Tiredness</w:t>
      </w:r>
    </w:p>
    <w:p w:rsidR="004C6120" w:rsidRDefault="004C6120" w:rsidP="00E00BC3">
      <w:pPr>
        <w:pStyle w:val="ListParagraph"/>
        <w:numPr>
          <w:ilvl w:val="1"/>
          <w:numId w:val="2"/>
        </w:numPr>
      </w:pPr>
      <w:r>
        <w:t>Stress</w:t>
      </w:r>
    </w:p>
    <w:p w:rsidR="004C6120" w:rsidRDefault="004C6120" w:rsidP="00E00BC3">
      <w:pPr>
        <w:pStyle w:val="ListParagraph"/>
        <w:numPr>
          <w:ilvl w:val="0"/>
          <w:numId w:val="2"/>
        </w:numPr>
      </w:pPr>
      <w:r>
        <w:t>Sports Nutrition</w:t>
      </w:r>
    </w:p>
    <w:p w:rsidR="004C6120" w:rsidRDefault="004C6120" w:rsidP="00E00BC3">
      <w:pPr>
        <w:pStyle w:val="ListParagraph"/>
        <w:numPr>
          <w:ilvl w:val="1"/>
          <w:numId w:val="2"/>
        </w:numPr>
      </w:pPr>
      <w:r>
        <w:t>Dietary Supplements</w:t>
      </w:r>
    </w:p>
    <w:p w:rsidR="004C6120" w:rsidRDefault="004C6120" w:rsidP="004C6120">
      <w:r>
        <w:rPr>
          <w:noProof/>
          <w:lang w:eastAsia="en-GB"/>
        </w:rPr>
        <w:drawing>
          <wp:anchor distT="0" distB="0" distL="114300" distR="114300" simplePos="0" relativeHeight="251670528" behindDoc="1" locked="0" layoutInCell="1" allowOverlap="1" wp14:anchorId="431E2F1C" wp14:editId="78022B5F">
            <wp:simplePos x="0" y="0"/>
            <wp:positionH relativeFrom="column">
              <wp:posOffset>0</wp:posOffset>
            </wp:positionH>
            <wp:positionV relativeFrom="paragraph">
              <wp:posOffset>481941</wp:posOffset>
            </wp:positionV>
            <wp:extent cx="5972810" cy="3359785"/>
            <wp:effectExtent l="0" t="0" r="889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72810" cy="3359785"/>
                    </a:xfrm>
                    <a:prstGeom prst="rect">
                      <a:avLst/>
                    </a:prstGeom>
                  </pic:spPr>
                </pic:pic>
              </a:graphicData>
            </a:graphic>
            <wp14:sizeRelH relativeFrom="page">
              <wp14:pctWidth>0</wp14:pctWidth>
            </wp14:sizeRelH>
            <wp14:sizeRelV relativeFrom="page">
              <wp14:pctHeight>0</wp14:pctHeight>
            </wp14:sizeRelV>
          </wp:anchor>
        </w:drawing>
      </w:r>
      <w:r>
        <w:t>Each community will need its own template which will consist of a changeable community banner image and changeable community profile image, as per the figure below.</w:t>
      </w:r>
    </w:p>
    <w:p w:rsidR="004C6120" w:rsidRDefault="004C6120" w:rsidP="004C6120"/>
    <w:p w:rsidR="004C6120" w:rsidRDefault="004C6120" w:rsidP="004C6120"/>
    <w:p w:rsidR="004C6120" w:rsidRDefault="004C6120" w:rsidP="004C6120"/>
    <w:p w:rsidR="004C6120" w:rsidRDefault="004C6120" w:rsidP="004C6120"/>
    <w:p w:rsidR="004C6120" w:rsidRDefault="004C6120" w:rsidP="004C6120"/>
    <w:p w:rsidR="004C6120" w:rsidRDefault="004C6120" w:rsidP="004C6120">
      <w:r w:rsidRPr="00D02BA2">
        <w:rPr>
          <w:noProof/>
          <w:lang w:eastAsia="en-GB"/>
        </w:rPr>
        <mc:AlternateContent>
          <mc:Choice Requires="wps">
            <w:drawing>
              <wp:anchor distT="0" distB="0" distL="114300" distR="114300" simplePos="0" relativeHeight="251661312" behindDoc="0" locked="0" layoutInCell="1" allowOverlap="1" wp14:anchorId="0646D26D" wp14:editId="66035D43">
                <wp:simplePos x="0" y="0"/>
                <wp:positionH relativeFrom="column">
                  <wp:posOffset>3827780</wp:posOffset>
                </wp:positionH>
                <wp:positionV relativeFrom="paragraph">
                  <wp:posOffset>63476</wp:posOffset>
                </wp:positionV>
                <wp:extent cx="1664970" cy="532130"/>
                <wp:effectExtent l="457200" t="838200" r="11430" b="20320"/>
                <wp:wrapNone/>
                <wp:docPr id="9" name="Line Callout 1 9"/>
                <wp:cNvGraphicFramePr/>
                <a:graphic xmlns:a="http://schemas.openxmlformats.org/drawingml/2006/main">
                  <a:graphicData uri="http://schemas.microsoft.com/office/word/2010/wordprocessingShape">
                    <wps:wsp>
                      <wps:cNvSpPr/>
                      <wps:spPr>
                        <a:xfrm>
                          <a:off x="0" y="0"/>
                          <a:ext cx="1664970" cy="532130"/>
                        </a:xfrm>
                        <a:prstGeom prst="borderCallout1">
                          <a:avLst>
                            <a:gd name="adj1" fmla="val 46962"/>
                            <a:gd name="adj2" fmla="val 274"/>
                            <a:gd name="adj3" fmla="val -155516"/>
                            <a:gd name="adj4" fmla="val -2685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C6120" w:rsidRPr="003E3051" w:rsidRDefault="004C6120" w:rsidP="004C6120">
                            <w:pPr>
                              <w:jc w:val="center"/>
                            </w:pPr>
                            <w:r>
                              <w:t>Changeable Community Banner Image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ine Callout 1 9" o:spid="_x0000_s1028" type="#_x0000_t47" style="position:absolute;margin-left:301.4pt;margin-top:5pt;width:131.1pt;height:41.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" adj="-5801,-33591,59,10144" fillcolor="#4f81bd [3204]" strokecolor="#243f60 [1604]" strokeweight="2pt">
                <v:textbox>
                  <w:txbxContent>
                    <w:p w:rsidR="004C6120" w:rsidRPr="003E3051" w:rsidRDefault="004C6120" w:rsidP="004C6120">
                      <w:pPr>
                        <w:jc w:val="center"/>
                      </w:pPr>
                      <w:r>
                        <w:t>Changeable Community Banner Image</w:t>
                      </w:r>
                    </w:p>
                  </w:txbxContent>
                </v:textbox>
              </v:shape>
            </w:pict>
          </mc:Fallback>
        </mc:AlternateContent>
      </w:r>
    </w:p>
    <w:p w:rsidR="004C6120" w:rsidRDefault="004C6120" w:rsidP="004C6120"/>
    <w:p w:rsidR="004C6120" w:rsidRDefault="004C6120" w:rsidP="004C6120">
      <w:r w:rsidRPr="00D02BA2">
        <w:rPr>
          <w:noProof/>
          <w:lang w:eastAsia="en-GB"/>
        </w:rPr>
        <mc:AlternateContent>
          <mc:Choice Requires="wps">
            <w:drawing>
              <wp:anchor distT="0" distB="0" distL="114300" distR="114300" simplePos="0" relativeHeight="251660288" behindDoc="0" locked="0" layoutInCell="1" allowOverlap="1" wp14:anchorId="2A1DBFFD" wp14:editId="525B0EEC">
                <wp:simplePos x="0" y="0"/>
                <wp:positionH relativeFrom="column">
                  <wp:posOffset>1991995</wp:posOffset>
                </wp:positionH>
                <wp:positionV relativeFrom="paragraph">
                  <wp:posOffset>87606</wp:posOffset>
                </wp:positionV>
                <wp:extent cx="1664970" cy="532130"/>
                <wp:effectExtent l="647700" t="0" r="11430" b="96520"/>
                <wp:wrapNone/>
                <wp:docPr id="8" name="Line Callout 1 8"/>
                <wp:cNvGraphicFramePr/>
                <a:graphic xmlns:a="http://schemas.openxmlformats.org/drawingml/2006/main">
                  <a:graphicData uri="http://schemas.microsoft.com/office/word/2010/wordprocessingShape">
                    <wps:wsp>
                      <wps:cNvSpPr/>
                      <wps:spPr>
                        <a:xfrm>
                          <a:off x="0" y="0"/>
                          <a:ext cx="1664970" cy="532130"/>
                        </a:xfrm>
                        <a:prstGeom prst="borderCallout1">
                          <a:avLst>
                            <a:gd name="adj1" fmla="val 46962"/>
                            <a:gd name="adj2" fmla="val 274"/>
                            <a:gd name="adj3" fmla="val 112500"/>
                            <a:gd name="adj4" fmla="val -38333"/>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C6120" w:rsidRPr="003E3051" w:rsidRDefault="004C6120" w:rsidP="004C6120">
                            <w:pPr>
                              <w:jc w:val="center"/>
                            </w:pPr>
                            <w:r>
                              <w:t>Changeable Community Profile Image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ine Callout 1 8" o:spid="_x0000_s1029" type="#_x0000_t47" style="position:absolute;margin-left:156.85pt;margin-top:6.9pt;width:131.1pt;height:41.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" adj=",,59,10144" fillcolor="#4f81bd [3204]" strokecolor="#243f60 [1604]" strokeweight="2pt">
                <v:textbox>
                  <w:txbxContent>
                    <w:p w:rsidR="004C6120" w:rsidRPr="003E3051" w:rsidRDefault="004C6120" w:rsidP="004C6120">
                      <w:pPr>
                        <w:jc w:val="center"/>
                      </w:pPr>
                      <w:r>
                        <w:t>Changeable Community Profile Image</w:t>
                      </w:r>
                    </w:p>
                  </w:txbxContent>
                </v:textbox>
                <o:callout v:ext="edit" minusy="t"/>
              </v:shape>
            </w:pict>
          </mc:Fallback>
        </mc:AlternateContent>
      </w:r>
    </w:p>
    <w:p w:rsidR="004C6120" w:rsidRDefault="004C6120" w:rsidP="004C6120"/>
    <w:p w:rsidR="004C6120" w:rsidRDefault="004C6120" w:rsidP="004C6120"/>
    <w:p w:rsidR="004C6120" w:rsidRDefault="004C6120" w:rsidP="004C6120"/>
    <w:p w:rsidR="004C6120" w:rsidRDefault="004C6120" w:rsidP="004C6120">
      <w:pPr>
        <w:rPr>
          <w:b/>
        </w:rPr>
      </w:pPr>
      <w:r>
        <w:rPr>
          <w:b/>
        </w:rPr>
        <w:br w:type="page"/>
      </w:r>
    </w:p>
    <w:p w:rsidR="004C6120" w:rsidRPr="004C6120" w:rsidRDefault="004C6120" w:rsidP="004C6120">
      <w:pPr>
        <w:pStyle w:val="Heading2"/>
      </w:pPr>
      <w:bookmarkStart w:id="9" w:name="_Toc401754228"/>
      <w:r w:rsidRPr="004C6120">
        <w:lastRenderedPageBreak/>
        <w:t>Resources</w:t>
      </w:r>
      <w:bookmarkEnd w:id="9"/>
    </w:p>
    <w:p w:rsidR="004C6120" w:rsidRDefault="004C6120" w:rsidP="004C6120">
      <w:r>
        <w:t xml:space="preserve">Each community and topic will have resources available on the right hand side of the page </w:t>
      </w:r>
      <w:r w:rsidRPr="004C6120">
        <w:t>(see diagram below).</w:t>
      </w:r>
      <w:r>
        <w:t xml:space="preserve"> </w:t>
      </w:r>
    </w:p>
    <w:p w:rsidR="004C6120" w:rsidRDefault="004C6120" w:rsidP="004C6120">
      <w:r w:rsidRPr="00D02BA2">
        <w:rPr>
          <w:noProof/>
          <w:lang w:eastAsia="en-GB"/>
        </w:rPr>
        <mc:AlternateContent>
          <mc:Choice Requires="wps">
            <w:drawing>
              <wp:anchor distT="0" distB="0" distL="114300" distR="114300" simplePos="0" relativeHeight="251677696" behindDoc="0" locked="0" layoutInCell="1" allowOverlap="1" wp14:anchorId="0A584E8D" wp14:editId="78CA3064">
                <wp:simplePos x="0" y="0"/>
                <wp:positionH relativeFrom="column">
                  <wp:posOffset>4165869</wp:posOffset>
                </wp:positionH>
                <wp:positionV relativeFrom="paragraph">
                  <wp:posOffset>2380775</wp:posOffset>
                </wp:positionV>
                <wp:extent cx="1664970" cy="532130"/>
                <wp:effectExtent l="285750" t="1104900" r="11430" b="20320"/>
                <wp:wrapNone/>
                <wp:docPr id="17" name="Line Callout 1 17"/>
                <wp:cNvGraphicFramePr/>
                <a:graphic xmlns:a="http://schemas.openxmlformats.org/drawingml/2006/main">
                  <a:graphicData uri="http://schemas.microsoft.com/office/word/2010/wordprocessingShape">
                    <wps:wsp>
                      <wps:cNvSpPr/>
                      <wps:spPr>
                        <a:xfrm>
                          <a:off x="0" y="0"/>
                          <a:ext cx="1664970" cy="532130"/>
                        </a:xfrm>
                        <a:prstGeom prst="borderCallout1">
                          <a:avLst>
                            <a:gd name="adj1" fmla="val 46962"/>
                            <a:gd name="adj2" fmla="val 274"/>
                            <a:gd name="adj3" fmla="val -207173"/>
                            <a:gd name="adj4" fmla="val -16412"/>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C6120" w:rsidRPr="003E3051" w:rsidRDefault="004C6120" w:rsidP="004C6120">
                            <w:pPr>
                              <w:jc w:val="center"/>
                            </w:pPr>
                            <w:r>
                              <w:t>Available Resources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ine Callout 1 17" o:spid="_x0000_s1030" type="#_x0000_t47" style="position:absolute;margin-left:328pt;margin-top:187.45pt;width:131.1pt;height:41.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" adj="-3545,-44749,59,10144" fillcolor="#4f81bd [3204]" strokecolor="#243f60 [1604]" strokeweight="2pt">
                <v:textbox>
                  <w:txbxContent>
                    <w:p w:rsidR="004C6120" w:rsidRPr="003E3051" w:rsidRDefault="004C6120" w:rsidP="004C6120">
                      <w:pPr>
                        <w:jc w:val="center"/>
                      </w:pPr>
                      <w:r>
                        <w:t>Available Resources</w:t>
                      </w:r>
                    </w:p>
                  </w:txbxContent>
                </v:textbox>
              </v:shape>
            </w:pict>
          </mc:Fallback>
        </mc:AlternateContent>
      </w:r>
      <w:r>
        <w:rPr>
          <w:noProof/>
          <w:lang w:eastAsia="en-GB"/>
        </w:rPr>
        <w:drawing>
          <wp:inline distT="0" distB="0" distL="0" distR="0" wp14:anchorId="7FAF5CDE" wp14:editId="058AAA43">
            <wp:extent cx="5972810" cy="3359785"/>
            <wp:effectExtent l="0" t="0" r="889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ources.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72810" cy="3359785"/>
                    </a:xfrm>
                    <a:prstGeom prst="rect">
                      <a:avLst/>
                    </a:prstGeom>
                  </pic:spPr>
                </pic:pic>
              </a:graphicData>
            </a:graphic>
          </wp:inline>
        </w:drawing>
      </w:r>
    </w:p>
    <w:p w:rsidR="004C6120" w:rsidRDefault="004C6120" w:rsidP="004C6120">
      <w:r>
        <w:t>Resources available include:</w:t>
      </w:r>
    </w:p>
    <w:p w:rsidR="004C6120" w:rsidRDefault="004C6120" w:rsidP="00E00BC3">
      <w:pPr>
        <w:pStyle w:val="ListParagraph"/>
        <w:numPr>
          <w:ilvl w:val="0"/>
          <w:numId w:val="7"/>
        </w:numPr>
      </w:pPr>
      <w:r>
        <w:t>Information</w:t>
      </w:r>
    </w:p>
    <w:p w:rsidR="004C6120" w:rsidRDefault="004C6120" w:rsidP="00E00BC3">
      <w:pPr>
        <w:pStyle w:val="ListParagraph"/>
        <w:numPr>
          <w:ilvl w:val="0"/>
          <w:numId w:val="7"/>
        </w:numPr>
      </w:pPr>
      <w:r>
        <w:t>Recipes</w:t>
      </w:r>
    </w:p>
    <w:p w:rsidR="004C6120" w:rsidRDefault="004C6120" w:rsidP="00E00BC3">
      <w:pPr>
        <w:pStyle w:val="ListParagraph"/>
        <w:numPr>
          <w:ilvl w:val="0"/>
          <w:numId w:val="7"/>
        </w:numPr>
      </w:pPr>
      <w:r>
        <w:t>Webinars</w:t>
      </w:r>
    </w:p>
    <w:p w:rsidR="004C6120" w:rsidRDefault="004C6120" w:rsidP="00E00BC3">
      <w:pPr>
        <w:pStyle w:val="ListParagraph"/>
        <w:numPr>
          <w:ilvl w:val="0"/>
          <w:numId w:val="7"/>
        </w:numPr>
      </w:pPr>
      <w:r>
        <w:t>Workshops</w:t>
      </w:r>
    </w:p>
    <w:p w:rsidR="004C6120" w:rsidRDefault="004C6120" w:rsidP="004C6120">
      <w:r w:rsidRPr="00CF24B1">
        <w:t xml:space="preserve">Each </w:t>
      </w:r>
      <w:r>
        <w:t>resource</w:t>
      </w:r>
      <w:r w:rsidRPr="00CF24B1">
        <w:t xml:space="preserve"> will need its own template which will consist of a changeable </w:t>
      </w:r>
      <w:r>
        <w:t>resource</w:t>
      </w:r>
      <w:r w:rsidRPr="00CF24B1">
        <w:t xml:space="preserve"> banner image and changeable </w:t>
      </w:r>
      <w:r>
        <w:t>resource</w:t>
      </w:r>
      <w:r w:rsidRPr="00CF24B1">
        <w:t xml:space="preserve"> profile image, as per the figure below.</w:t>
      </w:r>
    </w:p>
    <w:p w:rsidR="00536193" w:rsidRDefault="00536193" w:rsidP="004C6120">
      <w:pPr>
        <w:pStyle w:val="Heading2"/>
      </w:pPr>
      <w:r>
        <w:br w:type="page"/>
      </w:r>
    </w:p>
    <w:p w:rsidR="004C6120" w:rsidRDefault="004C6120" w:rsidP="004C6120">
      <w:pPr>
        <w:pStyle w:val="Heading2"/>
      </w:pPr>
      <w:bookmarkStart w:id="10" w:name="_Toc401754229"/>
      <w:r w:rsidRPr="003B022E">
        <w:lastRenderedPageBreak/>
        <w:t>Colour Scheme</w:t>
      </w:r>
      <w:bookmarkEnd w:id="10"/>
    </w:p>
    <w:p w:rsidR="004C6120" w:rsidRDefault="004C6120" w:rsidP="004C6120">
      <w:r>
        <w:t xml:space="preserve">The colour schemes for the PrestoVita brand are listed in the </w:t>
      </w:r>
      <w:r w:rsidRPr="001B19FD">
        <w:t>PrestoVita Brand Guidelines</w:t>
      </w:r>
      <w:r>
        <w:t xml:space="preserve"> and shown below. These colours should be used for menus, backgrounds, templates and anything associated with the PrestoVita brand.</w:t>
      </w:r>
    </w:p>
    <w:p w:rsidR="004C6120" w:rsidRPr="001B19FD" w:rsidRDefault="004C6120" w:rsidP="004C6120">
      <w:pPr>
        <w:rPr>
          <w:b/>
        </w:rPr>
      </w:pPr>
      <w:r>
        <w:rPr>
          <w:b/>
        </w:rPr>
        <w:t>However, please note we may be open to changes in brand colours for the right reason.</w:t>
      </w:r>
    </w:p>
    <w:p w:rsidR="004C6120" w:rsidRPr="004C6120" w:rsidRDefault="004C6120" w:rsidP="004C6120">
      <w:pPr>
        <w:spacing w:before="480" w:after="0" w:line="240" w:lineRule="auto"/>
        <w:rPr>
          <w:lang w:val="es-ES"/>
        </w:rPr>
      </w:pPr>
      <w:r w:rsidRPr="004C6120">
        <w:rPr>
          <w:lang w:val="es-ES"/>
        </w:rPr>
        <w:t>C100 M22 Y0 K0</w:t>
      </w:r>
      <w:r w:rsidRPr="004C6120">
        <w:rPr>
          <w:lang w:val="es-ES"/>
        </w:rPr>
        <w:tab/>
      </w:r>
      <w:r w:rsidRPr="004C6120">
        <w:rPr>
          <w:lang w:val="es-ES"/>
        </w:rPr>
        <w:tab/>
      </w:r>
      <w:r w:rsidRPr="004C6120">
        <w:rPr>
          <w:lang w:val="es-ES"/>
        </w:rPr>
        <w:tab/>
      </w:r>
      <w:r w:rsidRPr="004C6120">
        <w:rPr>
          <w:lang w:val="es-ES"/>
        </w:rPr>
        <w:tab/>
      </w:r>
      <w:r w:rsidRPr="004C6120">
        <w:rPr>
          <w:lang w:val="es-ES"/>
        </w:rPr>
        <w:tab/>
      </w:r>
      <w:r w:rsidRPr="004C6120">
        <w:rPr>
          <w:lang w:val="es-ES"/>
        </w:rPr>
        <w:tab/>
      </w:r>
      <w:r w:rsidRPr="004C6120">
        <w:rPr>
          <w:lang w:val="es-ES"/>
        </w:rPr>
        <w:tab/>
        <w:t>R0 G147 B216</w:t>
      </w:r>
    </w:p>
    <w:p w:rsidR="004C6120" w:rsidRPr="004C6120" w:rsidRDefault="004C6120" w:rsidP="004C6120">
      <w:pPr>
        <w:rPr>
          <w:lang w:val="es-ES"/>
        </w:rPr>
      </w:pPr>
      <w:r>
        <w:rPr>
          <w:noProof/>
          <w:lang w:eastAsia="en-GB"/>
        </w:rPr>
        <mc:AlternateContent>
          <mc:Choice Requires="wpg">
            <w:drawing>
              <wp:anchor distT="0" distB="0" distL="114300" distR="114300" simplePos="0" relativeHeight="251663360" behindDoc="1" locked="0" layoutInCell="1" allowOverlap="1" wp14:anchorId="33B27853" wp14:editId="60BED387">
                <wp:simplePos x="0" y="0"/>
                <wp:positionH relativeFrom="page">
                  <wp:posOffset>899795</wp:posOffset>
                </wp:positionH>
                <wp:positionV relativeFrom="paragraph">
                  <wp:posOffset>-635</wp:posOffset>
                </wp:positionV>
                <wp:extent cx="4959985" cy="346710"/>
                <wp:effectExtent l="0" t="0" r="0" b="0"/>
                <wp:wrapNone/>
                <wp:docPr id="72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9985" cy="346710"/>
                          <a:chOff x="1570" y="401"/>
                          <a:chExt cx="7811" cy="546"/>
                        </a:xfrm>
                      </wpg:grpSpPr>
                      <wpg:grpSp>
                        <wpg:cNvPr id="728" name="Group 775"/>
                        <wpg:cNvGrpSpPr>
                          <a:grpSpLocks/>
                        </wpg:cNvGrpSpPr>
                        <wpg:grpSpPr bwMode="auto">
                          <a:xfrm>
                            <a:off x="5557" y="411"/>
                            <a:ext cx="959" cy="526"/>
                            <a:chOff x="5557" y="411"/>
                            <a:chExt cx="959" cy="526"/>
                          </a:xfrm>
                        </wpg:grpSpPr>
                        <wps:wsp>
                          <wps:cNvPr id="729" name="Freeform 776"/>
                          <wps:cNvSpPr>
                            <a:spLocks/>
                          </wps:cNvSpPr>
                          <wps:spPr bwMode="auto">
                            <a:xfrm>
                              <a:off x="5557" y="411"/>
                              <a:ext cx="959" cy="526"/>
                            </a:xfrm>
                            <a:custGeom>
                              <a:avLst/>
                              <a:gdLst>
                                <a:gd name="T0" fmla="+- 0 5557 5557"/>
                                <a:gd name="T1" fmla="*/ T0 w 959"/>
                                <a:gd name="T2" fmla="+- 0 937 411"/>
                                <a:gd name="T3" fmla="*/ 937 h 526"/>
                                <a:gd name="T4" fmla="+- 0 6515 5557"/>
                                <a:gd name="T5" fmla="*/ T4 w 959"/>
                                <a:gd name="T6" fmla="+- 0 937 411"/>
                                <a:gd name="T7" fmla="*/ 937 h 526"/>
                                <a:gd name="T8" fmla="+- 0 6515 5557"/>
                                <a:gd name="T9" fmla="*/ T8 w 959"/>
                                <a:gd name="T10" fmla="+- 0 411 411"/>
                                <a:gd name="T11" fmla="*/ 411 h 526"/>
                                <a:gd name="T12" fmla="+- 0 5557 5557"/>
                                <a:gd name="T13" fmla="*/ T12 w 959"/>
                                <a:gd name="T14" fmla="+- 0 411 411"/>
                                <a:gd name="T15" fmla="*/ 411 h 526"/>
                                <a:gd name="T16" fmla="+- 0 5557 5557"/>
                                <a:gd name="T17" fmla="*/ T16 w 959"/>
                                <a:gd name="T18" fmla="+- 0 937 411"/>
                                <a:gd name="T19" fmla="*/ 937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00A1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33" name="Group 773"/>
                        <wpg:cNvGrpSpPr>
                          <a:grpSpLocks/>
                        </wpg:cNvGrpSpPr>
                        <wpg:grpSpPr bwMode="auto">
                          <a:xfrm>
                            <a:off x="6509" y="411"/>
                            <a:ext cx="959" cy="526"/>
                            <a:chOff x="6509" y="411"/>
                            <a:chExt cx="959" cy="526"/>
                          </a:xfrm>
                        </wpg:grpSpPr>
                        <wps:wsp>
                          <wps:cNvPr id="734" name="Freeform 774"/>
                          <wps:cNvSpPr>
                            <a:spLocks/>
                          </wps:cNvSpPr>
                          <wps:spPr bwMode="auto">
                            <a:xfrm>
                              <a:off x="6509" y="411"/>
                              <a:ext cx="959" cy="526"/>
                            </a:xfrm>
                            <a:custGeom>
                              <a:avLst/>
                              <a:gdLst>
                                <a:gd name="T0" fmla="+- 0 6509 6509"/>
                                <a:gd name="T1" fmla="*/ T0 w 959"/>
                                <a:gd name="T2" fmla="+- 0 937 411"/>
                                <a:gd name="T3" fmla="*/ 937 h 526"/>
                                <a:gd name="T4" fmla="+- 0 7467 6509"/>
                                <a:gd name="T5" fmla="*/ T4 w 959"/>
                                <a:gd name="T6" fmla="+- 0 937 411"/>
                                <a:gd name="T7" fmla="*/ 937 h 526"/>
                                <a:gd name="T8" fmla="+- 0 7467 6509"/>
                                <a:gd name="T9" fmla="*/ T8 w 959"/>
                                <a:gd name="T10" fmla="+- 0 411 411"/>
                                <a:gd name="T11" fmla="*/ 411 h 526"/>
                                <a:gd name="T12" fmla="+- 0 6509 6509"/>
                                <a:gd name="T13" fmla="*/ T12 w 959"/>
                                <a:gd name="T14" fmla="+- 0 411 411"/>
                                <a:gd name="T15" fmla="*/ 411 h 526"/>
                                <a:gd name="T16" fmla="+- 0 6509 6509"/>
                                <a:gd name="T17" fmla="*/ T16 w 959"/>
                                <a:gd name="T18" fmla="+- 0 937 411"/>
                                <a:gd name="T19" fmla="*/ 937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56B3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35" name="Group 771"/>
                        <wpg:cNvGrpSpPr>
                          <a:grpSpLocks/>
                        </wpg:cNvGrpSpPr>
                        <wpg:grpSpPr bwMode="auto">
                          <a:xfrm>
                            <a:off x="7456" y="411"/>
                            <a:ext cx="959" cy="526"/>
                            <a:chOff x="7456" y="411"/>
                            <a:chExt cx="959" cy="526"/>
                          </a:xfrm>
                        </wpg:grpSpPr>
                        <wps:wsp>
                          <wps:cNvPr id="736" name="Freeform 772"/>
                          <wps:cNvSpPr>
                            <a:spLocks/>
                          </wps:cNvSpPr>
                          <wps:spPr bwMode="auto">
                            <a:xfrm>
                              <a:off x="7456" y="411"/>
                              <a:ext cx="959" cy="526"/>
                            </a:xfrm>
                            <a:custGeom>
                              <a:avLst/>
                              <a:gdLst>
                                <a:gd name="T0" fmla="+- 0 7456 7456"/>
                                <a:gd name="T1" fmla="*/ T0 w 959"/>
                                <a:gd name="T2" fmla="+- 0 937 411"/>
                                <a:gd name="T3" fmla="*/ 937 h 526"/>
                                <a:gd name="T4" fmla="+- 0 8414 7456"/>
                                <a:gd name="T5" fmla="*/ T4 w 959"/>
                                <a:gd name="T6" fmla="+- 0 937 411"/>
                                <a:gd name="T7" fmla="*/ 937 h 526"/>
                                <a:gd name="T8" fmla="+- 0 8414 7456"/>
                                <a:gd name="T9" fmla="*/ T8 w 959"/>
                                <a:gd name="T10" fmla="+- 0 411 411"/>
                                <a:gd name="T11" fmla="*/ 411 h 526"/>
                                <a:gd name="T12" fmla="+- 0 7456 7456"/>
                                <a:gd name="T13" fmla="*/ T12 w 959"/>
                                <a:gd name="T14" fmla="+- 0 411 411"/>
                                <a:gd name="T15" fmla="*/ 411 h 526"/>
                                <a:gd name="T16" fmla="+- 0 7456 7456"/>
                                <a:gd name="T17" fmla="*/ T16 w 959"/>
                                <a:gd name="T18" fmla="+- 0 937 411"/>
                                <a:gd name="T19" fmla="*/ 937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9FCDE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37" name="Group 769"/>
                        <wpg:cNvGrpSpPr>
                          <a:grpSpLocks/>
                        </wpg:cNvGrpSpPr>
                        <wpg:grpSpPr bwMode="auto">
                          <a:xfrm>
                            <a:off x="8413" y="411"/>
                            <a:ext cx="959" cy="526"/>
                            <a:chOff x="8413" y="411"/>
                            <a:chExt cx="959" cy="526"/>
                          </a:xfrm>
                        </wpg:grpSpPr>
                        <wps:wsp>
                          <wps:cNvPr id="738" name="Freeform 770"/>
                          <wps:cNvSpPr>
                            <a:spLocks/>
                          </wps:cNvSpPr>
                          <wps:spPr bwMode="auto">
                            <a:xfrm>
                              <a:off x="8413" y="411"/>
                              <a:ext cx="959" cy="526"/>
                            </a:xfrm>
                            <a:custGeom>
                              <a:avLst/>
                              <a:gdLst>
                                <a:gd name="T0" fmla="+- 0 8413 8413"/>
                                <a:gd name="T1" fmla="*/ T0 w 959"/>
                                <a:gd name="T2" fmla="+- 0 937 411"/>
                                <a:gd name="T3" fmla="*/ 937 h 526"/>
                                <a:gd name="T4" fmla="+- 0 9371 8413"/>
                                <a:gd name="T5" fmla="*/ T4 w 959"/>
                                <a:gd name="T6" fmla="+- 0 937 411"/>
                                <a:gd name="T7" fmla="*/ 937 h 526"/>
                                <a:gd name="T8" fmla="+- 0 9371 8413"/>
                                <a:gd name="T9" fmla="*/ T8 w 959"/>
                                <a:gd name="T10" fmla="+- 0 411 411"/>
                                <a:gd name="T11" fmla="*/ 411 h 526"/>
                                <a:gd name="T12" fmla="+- 0 8413 8413"/>
                                <a:gd name="T13" fmla="*/ T12 w 959"/>
                                <a:gd name="T14" fmla="+- 0 411 411"/>
                                <a:gd name="T15" fmla="*/ 411 h 526"/>
                                <a:gd name="T16" fmla="+- 0 8413 8413"/>
                                <a:gd name="T17" fmla="*/ T16 w 959"/>
                                <a:gd name="T18" fmla="+- 0 937 411"/>
                                <a:gd name="T19" fmla="*/ 937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D4E6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39" name="Group 767"/>
                        <wpg:cNvGrpSpPr>
                          <a:grpSpLocks/>
                        </wpg:cNvGrpSpPr>
                        <wpg:grpSpPr bwMode="auto">
                          <a:xfrm>
                            <a:off x="1580" y="411"/>
                            <a:ext cx="3977" cy="526"/>
                            <a:chOff x="1580" y="411"/>
                            <a:chExt cx="3977" cy="526"/>
                          </a:xfrm>
                        </wpg:grpSpPr>
                        <wps:wsp>
                          <wps:cNvPr id="740" name="Freeform 768"/>
                          <wps:cNvSpPr>
                            <a:spLocks/>
                          </wps:cNvSpPr>
                          <wps:spPr bwMode="auto">
                            <a:xfrm>
                              <a:off x="1580" y="411"/>
                              <a:ext cx="3977" cy="526"/>
                            </a:xfrm>
                            <a:custGeom>
                              <a:avLst/>
                              <a:gdLst>
                                <a:gd name="T0" fmla="+- 0 1580 1580"/>
                                <a:gd name="T1" fmla="*/ T0 w 3977"/>
                                <a:gd name="T2" fmla="+- 0 937 411"/>
                                <a:gd name="T3" fmla="*/ 937 h 526"/>
                                <a:gd name="T4" fmla="+- 0 5557 1580"/>
                                <a:gd name="T5" fmla="*/ T4 w 3977"/>
                                <a:gd name="T6" fmla="+- 0 937 411"/>
                                <a:gd name="T7" fmla="*/ 937 h 526"/>
                                <a:gd name="T8" fmla="+- 0 5557 1580"/>
                                <a:gd name="T9" fmla="*/ T8 w 3977"/>
                                <a:gd name="T10" fmla="+- 0 411 411"/>
                                <a:gd name="T11" fmla="*/ 411 h 526"/>
                                <a:gd name="T12" fmla="+- 0 1580 1580"/>
                                <a:gd name="T13" fmla="*/ T12 w 3977"/>
                                <a:gd name="T14" fmla="+- 0 411 411"/>
                                <a:gd name="T15" fmla="*/ 411 h 526"/>
                                <a:gd name="T16" fmla="+- 0 1580 1580"/>
                                <a:gd name="T17" fmla="*/ T16 w 3977"/>
                                <a:gd name="T18" fmla="+- 0 937 411"/>
                                <a:gd name="T19" fmla="*/ 937 h 526"/>
                              </a:gdLst>
                              <a:ahLst/>
                              <a:cxnLst>
                                <a:cxn ang="0">
                                  <a:pos x="T1" y="T3"/>
                                </a:cxn>
                                <a:cxn ang="0">
                                  <a:pos x="T5" y="T7"/>
                                </a:cxn>
                                <a:cxn ang="0">
                                  <a:pos x="T9" y="T11"/>
                                </a:cxn>
                                <a:cxn ang="0">
                                  <a:pos x="T13" y="T15"/>
                                </a:cxn>
                                <a:cxn ang="0">
                                  <a:pos x="T17" y="T19"/>
                                </a:cxn>
                              </a:cxnLst>
                              <a:rect l="0" t="0" r="r" b="b"/>
                              <a:pathLst>
                                <a:path w="3977" h="526">
                                  <a:moveTo>
                                    <a:pt x="0" y="526"/>
                                  </a:moveTo>
                                  <a:lnTo>
                                    <a:pt x="3977" y="526"/>
                                  </a:lnTo>
                                  <a:lnTo>
                                    <a:pt x="3977" y="0"/>
                                  </a:lnTo>
                                  <a:lnTo>
                                    <a:pt x="0" y="0"/>
                                  </a:lnTo>
                                  <a:lnTo>
                                    <a:pt x="0" y="526"/>
                                  </a:lnTo>
                                  <a:close/>
                                </a:path>
                              </a:pathLst>
                            </a:custGeom>
                            <a:solidFill>
                              <a:srgbClr val="0093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766" o:spid="_x0000_s1026" style="position:absolute;margin-left:70.85pt;margin-top:-.05pt;width:390.55pt;height:27.3pt;z-index:-251653120;mso-position-horizontal-relative:page" coordorigin="1570,401" coordsize="7811,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">
                <v:group id="Group 775" o:spid="_x0000_s1027" style="position:absolute;left:5557;top:411;width:959;height:526" coordorigin="5557,411"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wIwsIAAADcAAAADwAAAGRycy9kb3ducmV2LnhtbERPTYvCMBC9C/sfwix4&#10;07SKunSNIrIuexDBuiDehmZsi82kNLGt/94cBI+P971c96YSLTWutKwgHkcgiDOrS84V/J92oy8Q&#10;ziNrrCyTggc5WK8+BktMtO34SG3qcxFC2CWooPC+TqR0WUEG3djWxIG72sagD7DJpW6wC+GmkpMo&#10;mkuDJYeGAmvaFpTd0rtR8Ntht5nGP+3+dt0+LqfZ4byPSanhZ7/5BuGp92/xy/2nFS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hMCMLCAAAA3AAAAA8A&#10;AAAAAAAAAAAAAAAAqgIAAGRycy9kb3ducmV2LnhtbFBLBQYAAAAABAAEAPoAAACZAwAAAAA=&#10;">
                  <v:shape id="Freeform 776" o:spid="_x0000_s1028" style="position:absolute;left:5557;top:411;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a3tMQA&#10;AADcAAAADwAAAGRycy9kb3ducmV2LnhtbESPQWvCQBSE74L/YXlCb7oxh1ZTVxFF6kGKJtJeH9ln&#10;sjT7NmRXTf99tyB4HGa+GWax6m0jbtR541jBdJKAIC6dNlwpOBe78QyED8gaG8ek4Jc8rJbDwQIz&#10;7e58olseKhFL2GeooA6hzaT0ZU0W/cS1xNG7uM5iiLKrpO7wHsttI9MkeZUWDceFGlva1FT+5Fer&#10;4O16OTizL+xHvz0W31+GDunuU6mXUb9+BxGoD8/wg97ryKVz+D8Tj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mt7TEAAAA3AAAAA8AAAAAAAAAAAAAAAAAmAIAAGRycy9k&#10;b3ducmV2LnhtbFBLBQYAAAAABAAEAPUAAACJAwAAAAA=&#10;" path="m,526r958,l958,,,,,526xe" fillcolor="#00a1de" stroked="f">
                    <v:path arrowok="t" o:connecttype="custom" o:connectlocs="0,937;958,937;958,411;0,411;0,937" o:connectangles="0,0,0,0,0"/>
                  </v:shape>
                </v:group>
                <v:group id="Group 773" o:spid="_x0000_s1029" style="position:absolute;left:6509;top:411;width:959;height:526" coordorigin="6509,411"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EMbsUAAADcAAAADwAAAGRycy9kb3ducmV2LnhtbESPT2vCQBTE7wW/w/KE&#10;3uomhlaJriKipQcR/APi7ZF9JsHs25Bdk/jtuwWhx2FmfsPMl72pREuNKy0riEcRCOLM6pJzBefT&#10;9mMKwnlkjZVlUvAkB8vF4G2OqbYdH6g9+lwECLsUFRTe16mULivIoBvZmjh4N9sY9EE2udQNdgFu&#10;KjmOoi9psOSwUGBN64Ky+/FhFHx32K2SeNPu7rf183r63F92MSn1PuxXMxCeev8ffrV/tIJJ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xDG7FAAAA3AAA&#10;AA8AAAAAAAAAAAAAAAAAqgIAAGRycy9kb3ducmV2LnhtbFBLBQYAAAAABAAEAPoAAACcAwAAAAA=&#10;">
                  <v:shape id="Freeform 774" o:spid="_x0000_s1030" style="position:absolute;left:6509;top:411;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2pmcQA&#10;AADcAAAADwAAAGRycy9kb3ducmV2LnhtbESP3WoCMRSE7wu+QziCd5r1By2rUbQiWG+0tg9w3Bx3&#10;Fzcn2yTq+vaNIPRymJlvmNmiMZW4kfOlZQX9XgKCOLO65FzBz/em+w7CB2SNlWVS8CAPi3nrbYap&#10;tnf+otsx5CJC2KeooAihTqX0WUEGfc/WxNE7W2cwROlyqR3eI9xUcpAkY2mw5LhQYE0fBWWX49Uo&#10;WPnR/vL7OB0Gutb8mTvcu/VOqU67WU5BBGrCf/jV3moFk+EInmfiEZ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dqZnEAAAA3AAAAA8AAAAAAAAAAAAAAAAAmAIAAGRycy9k&#10;b3ducmV2LnhtbFBLBQYAAAAABAAEAPUAAACJAwAAAAA=&#10;" path="m,526r958,l958,,,,,526xe" fillcolor="#56b3e4" stroked="f">
                    <v:path arrowok="t" o:connecttype="custom" o:connectlocs="0,937;958,937;958,411;0,411;0,937" o:connectangles="0,0,0,0,0"/>
                  </v:shape>
                </v:group>
                <v:group id="Group 771" o:spid="_x0000_s1031" style="position:absolute;left:7456;top:411;width:959;height:526" coordorigin="7456,411"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QxgcYAAADcAAAADwAAAGRycy9kb3ducmV2LnhtbESPQWvCQBSE7wX/w/IK&#10;3ppNlLSSZhWRKh5CoSqU3h7ZZxLMvg3ZbRL/fbdQ6HGYmW+YfDOZVgzUu8aygiSKQRCXVjdcKbic&#10;908rEM4ja2wtk4I7OdisZw85ZtqO/EHDyVciQNhlqKD2vsukdGVNBl1kO+LgXW1v0AfZV1L3OAa4&#10;aeUijp+lwYbDQo0d7Woqb6dvo+Aw4rhdJm9Dcbvu7l/n9P2zSEip+eO0fQXhafL/4b/2USt4W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lDGBxgAAANwA&#10;AAAPAAAAAAAAAAAAAAAAAKoCAABkcnMvZG93bnJldi54bWxQSwUGAAAAAAQABAD6AAAAnQMAAAAA&#10;">
                  <v:shape id="Freeform 772" o:spid="_x0000_s1032" style="position:absolute;left:7456;top:411;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WgMMUA&#10;AADcAAAADwAAAGRycy9kb3ducmV2LnhtbESPQWvCQBSE74X+h+UVequbtqg1uoaoEURPaj14e2Rf&#10;k9Ds25BdTfLvu4VCj8PMN8Mskt7U4k6tqywreB1FIIhzqysuFHyety8fIJxH1lhbJgUDOUiWjw8L&#10;jLXt+Ej3ky9EKGEXo4LS+yaW0uUlGXQj2xAH78u2Bn2QbSF1i10oN7V8i6KJNFhxWCixoXVJ+ffp&#10;ZhRMOdWz1LpNeh7GV70/ZLvLKlPq+alP5yA89f4//EfvdODeJ/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ZaAwxQAAANwAAAAPAAAAAAAAAAAAAAAAAJgCAABkcnMv&#10;ZG93bnJldi54bWxQSwUGAAAAAAQABAD1AAAAigMAAAAA&#10;" path="m,526r958,l958,,,,,526xe" fillcolor="#9fcdee" stroked="f">
                    <v:path arrowok="t" o:connecttype="custom" o:connectlocs="0,937;958,937;958,411;0,411;0,937" o:connectangles="0,0,0,0,0"/>
                  </v:shape>
                </v:group>
                <v:group id="Group 769" o:spid="_x0000_s1033" style="position:absolute;left:8413;top:411;width:959;height:526" coordorigin="8413,411"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oKbcYAAADcAAAADwAAAGRycy9kb3ducmV2LnhtbESPQWvCQBSE7wX/w/IK&#10;3ppNlDa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CgptxgAAANwA&#10;AAAPAAAAAAAAAAAAAAAAAKoCAABkcnMvZG93bnJldi54bWxQSwUGAAAAAAQABAD6AAAAnQMAAAAA&#10;">
                  <v:shape id="Freeform 770" o:spid="_x0000_s1034" style="position:absolute;left:8413;top:411;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5mJsEA&#10;AADcAAAADwAAAGRycy9kb3ducmV2LnhtbERPTUsDMRC9C/6HMIIXabNa0LJtWlQQtLeupb1ON9PN&#10;4mayJGN3/ffNoeDx8b6X69F36kwxtYENPE4LUMR1sC03BnbfH5M5qCTIFrvAZOCPEqxXtzdLLG0Y&#10;eEvnShqVQziVaMCJ9KXWqXbkMU1DT5y5U4geJcPYaBtxyOG+009F8aw9tpwbHPb07qj+qX69gbCn&#10;L3fcPnRvVuYy9JsDVfFgzP3d+LoAJTTKv/jq/rQGXmZ5bT6Tj4BeX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DeZibBAAAA3AAAAA8AAAAAAAAAAAAAAAAAmAIAAGRycy9kb3du&#10;cmV2LnhtbFBLBQYAAAAABAAEAPUAAACGAwAAAAA=&#10;" path="m,526r958,l958,,,,,526xe" fillcolor="#d4e6f7" stroked="f">
                    <v:path arrowok="t" o:connecttype="custom" o:connectlocs="0,937;958,937;958,411;0,411;0,937" o:connectangles="0,0,0,0,0"/>
                  </v:shape>
                </v:group>
                <v:group id="Group 767" o:spid="_x0000_s1035" style="position:absolute;left:1580;top:411;width:3977;height:526" coordorigin="1580,411" coordsize="3977,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k7hMUAAADcAAAADwAAAGRycy9kb3ducmV2LnhtbESPQWvCQBSE7wX/w/IE&#10;b7qJYrXRVURUPEihWii9PbLPJJh9G7JrEv+9WxB6HGbmG2a57kwpGqpdYVlBPIpAEKdWF5wp+L7s&#10;h3MQziNrLC2Tggc5WK96b0tMtG35i5qzz0SAsEtQQe59lUjp0pwMupGtiIN3tbVBH2SdSV1jG+Cm&#10;lOMoepcGCw4LOVa0zSm9ne9GwaHFdjOJd83pdt0+fi/Tz59TTEoN+t1mAcJT5//Dr/ZRK5hN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LZO4TFAAAA3AAA&#10;AA8AAAAAAAAAAAAAAAAAqgIAAGRycy9kb3ducmV2LnhtbFBLBQYAAAAABAAEAPoAAACcAwAAAAA=&#10;">
                  <v:shape id="Freeform 768" o:spid="_x0000_s1036" style="position:absolute;left:1580;top:411;width:3977;height:526;visibility:visible;mso-wrap-style:square;v-text-anchor:top" coordsize="3977,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c9PcAA&#10;AADcAAAADwAAAGRycy9kb3ducmV2LnhtbERPPU/DMBDdkfofrKvERh0qaENat6pAlboSWNhO8TWJ&#10;iM+u7abh33MDEuPT+97uJzeokWLqPRt4XBSgiBtve24NfH4cH0pQKSNbHDyTgR9KsN/N7rZYWX/j&#10;dxrr3CoJ4VShgS7nUGmdmo4cpoUPxMKdfXSYBcZW24g3CXeDXhbFSjvsWRo6DPTaUfNdX530Tl/L&#10;y9vxGcNLLNdhvJ7qVemNuZ9Phw2oTFP+F/+5T9bA+knmyxk5Anr3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cc9PcAAAADcAAAADwAAAAAAAAAAAAAAAACYAgAAZHJzL2Rvd25y&#10;ZXYueG1sUEsFBgAAAAAEAAQA9QAAAIUDAAAAAA==&#10;" path="m,526r3977,l3977,,,,,526xe" fillcolor="#0093d8" stroked="f">
                    <v:path arrowok="t" o:connecttype="custom" o:connectlocs="0,937;3977,937;3977,411;0,411;0,937" o:connectangles="0,0,0,0,0"/>
                  </v:shape>
                </v:group>
                <w10:wrap anchorx="page"/>
              </v:group>
            </w:pict>
          </mc:Fallback>
        </mc:AlternateContent>
      </w:r>
    </w:p>
    <w:p w:rsidR="004C6120" w:rsidRPr="004C6120" w:rsidRDefault="004C6120" w:rsidP="004C6120">
      <w:pPr>
        <w:spacing w:before="480" w:after="0" w:line="240" w:lineRule="auto"/>
        <w:rPr>
          <w:lang w:val="es-ES"/>
        </w:rPr>
      </w:pPr>
      <w:r w:rsidRPr="004C6120">
        <w:rPr>
          <w:lang w:val="es-ES"/>
        </w:rPr>
        <w:t>C0 M0 Y0 K85</w:t>
      </w:r>
      <w:r w:rsidRPr="004C6120">
        <w:rPr>
          <w:lang w:val="es-ES"/>
        </w:rPr>
        <w:tab/>
      </w:r>
      <w:r w:rsidRPr="004C6120">
        <w:rPr>
          <w:lang w:val="es-ES"/>
        </w:rPr>
        <w:tab/>
      </w:r>
      <w:r w:rsidRPr="004C6120">
        <w:rPr>
          <w:lang w:val="es-ES"/>
        </w:rPr>
        <w:tab/>
      </w:r>
      <w:r w:rsidRPr="004C6120">
        <w:rPr>
          <w:lang w:val="es-ES"/>
        </w:rPr>
        <w:tab/>
      </w:r>
      <w:r w:rsidRPr="004C6120">
        <w:rPr>
          <w:lang w:val="es-ES"/>
        </w:rPr>
        <w:tab/>
      </w:r>
      <w:r w:rsidRPr="004C6120">
        <w:rPr>
          <w:lang w:val="es-ES"/>
        </w:rPr>
        <w:tab/>
      </w:r>
      <w:r w:rsidRPr="004C6120">
        <w:rPr>
          <w:lang w:val="es-ES"/>
        </w:rPr>
        <w:tab/>
      </w:r>
      <w:r w:rsidRPr="004C6120">
        <w:rPr>
          <w:lang w:val="es-ES"/>
        </w:rPr>
        <w:tab/>
        <w:t>R77 G77 B79</w:t>
      </w:r>
    </w:p>
    <w:p w:rsidR="004C6120" w:rsidRPr="004C6120" w:rsidRDefault="004C6120" w:rsidP="004C6120">
      <w:pPr>
        <w:rPr>
          <w:lang w:val="es-ES"/>
        </w:rPr>
      </w:pPr>
      <w:r>
        <w:rPr>
          <w:noProof/>
          <w:lang w:eastAsia="en-GB"/>
        </w:rPr>
        <mc:AlternateContent>
          <mc:Choice Requires="wpg">
            <w:drawing>
              <wp:anchor distT="0" distB="0" distL="114300" distR="114300" simplePos="0" relativeHeight="251664384" behindDoc="1" locked="0" layoutInCell="1" allowOverlap="1" wp14:anchorId="13C5D7E8" wp14:editId="27F8AE68">
                <wp:simplePos x="0" y="0"/>
                <wp:positionH relativeFrom="page">
                  <wp:posOffset>899795</wp:posOffset>
                </wp:positionH>
                <wp:positionV relativeFrom="paragraph">
                  <wp:posOffset>0</wp:posOffset>
                </wp:positionV>
                <wp:extent cx="4959985" cy="346710"/>
                <wp:effectExtent l="0" t="0" r="0" b="0"/>
                <wp:wrapNone/>
                <wp:docPr id="716" name="Group 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9985" cy="346710"/>
                          <a:chOff x="1570" y="342"/>
                          <a:chExt cx="7811" cy="546"/>
                        </a:xfrm>
                      </wpg:grpSpPr>
                      <wpg:grpSp>
                        <wpg:cNvPr id="717" name="Group 764"/>
                        <wpg:cNvGrpSpPr>
                          <a:grpSpLocks/>
                        </wpg:cNvGrpSpPr>
                        <wpg:grpSpPr bwMode="auto">
                          <a:xfrm>
                            <a:off x="5557" y="352"/>
                            <a:ext cx="959" cy="526"/>
                            <a:chOff x="5557" y="352"/>
                            <a:chExt cx="959" cy="526"/>
                          </a:xfrm>
                        </wpg:grpSpPr>
                        <wps:wsp>
                          <wps:cNvPr id="718" name="Freeform 765"/>
                          <wps:cNvSpPr>
                            <a:spLocks/>
                          </wps:cNvSpPr>
                          <wps:spPr bwMode="auto">
                            <a:xfrm>
                              <a:off x="5557" y="352"/>
                              <a:ext cx="959" cy="526"/>
                            </a:xfrm>
                            <a:custGeom>
                              <a:avLst/>
                              <a:gdLst>
                                <a:gd name="T0" fmla="+- 0 5557 5557"/>
                                <a:gd name="T1" fmla="*/ T0 w 959"/>
                                <a:gd name="T2" fmla="+- 0 878 352"/>
                                <a:gd name="T3" fmla="*/ 878 h 526"/>
                                <a:gd name="T4" fmla="+- 0 6515 5557"/>
                                <a:gd name="T5" fmla="*/ T4 w 959"/>
                                <a:gd name="T6" fmla="+- 0 878 352"/>
                                <a:gd name="T7" fmla="*/ 878 h 526"/>
                                <a:gd name="T8" fmla="+- 0 6515 5557"/>
                                <a:gd name="T9" fmla="*/ T8 w 959"/>
                                <a:gd name="T10" fmla="+- 0 352 352"/>
                                <a:gd name="T11" fmla="*/ 352 h 526"/>
                                <a:gd name="T12" fmla="+- 0 5557 5557"/>
                                <a:gd name="T13" fmla="*/ T12 w 959"/>
                                <a:gd name="T14" fmla="+- 0 352 352"/>
                                <a:gd name="T15" fmla="*/ 352 h 526"/>
                                <a:gd name="T16" fmla="+- 0 5557 5557"/>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71727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19" name="Group 762"/>
                        <wpg:cNvGrpSpPr>
                          <a:grpSpLocks/>
                        </wpg:cNvGrpSpPr>
                        <wpg:grpSpPr bwMode="auto">
                          <a:xfrm>
                            <a:off x="6509" y="352"/>
                            <a:ext cx="959" cy="526"/>
                            <a:chOff x="6509" y="352"/>
                            <a:chExt cx="959" cy="526"/>
                          </a:xfrm>
                        </wpg:grpSpPr>
                        <wps:wsp>
                          <wps:cNvPr id="720" name="Freeform 763"/>
                          <wps:cNvSpPr>
                            <a:spLocks/>
                          </wps:cNvSpPr>
                          <wps:spPr bwMode="auto">
                            <a:xfrm>
                              <a:off x="6509" y="352"/>
                              <a:ext cx="959" cy="526"/>
                            </a:xfrm>
                            <a:custGeom>
                              <a:avLst/>
                              <a:gdLst>
                                <a:gd name="T0" fmla="+- 0 6509 6509"/>
                                <a:gd name="T1" fmla="*/ T0 w 959"/>
                                <a:gd name="T2" fmla="+- 0 878 352"/>
                                <a:gd name="T3" fmla="*/ 878 h 526"/>
                                <a:gd name="T4" fmla="+- 0 7467 6509"/>
                                <a:gd name="T5" fmla="*/ T4 w 959"/>
                                <a:gd name="T6" fmla="+- 0 878 352"/>
                                <a:gd name="T7" fmla="*/ 878 h 526"/>
                                <a:gd name="T8" fmla="+- 0 7467 6509"/>
                                <a:gd name="T9" fmla="*/ T8 w 959"/>
                                <a:gd name="T10" fmla="+- 0 352 352"/>
                                <a:gd name="T11" fmla="*/ 352 h 526"/>
                                <a:gd name="T12" fmla="+- 0 6509 6509"/>
                                <a:gd name="T13" fmla="*/ T12 w 959"/>
                                <a:gd name="T14" fmla="+- 0 352 352"/>
                                <a:gd name="T15" fmla="*/ 352 h 526"/>
                                <a:gd name="T16" fmla="+- 0 6509 6509"/>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91939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21" name="Group 760"/>
                        <wpg:cNvGrpSpPr>
                          <a:grpSpLocks/>
                        </wpg:cNvGrpSpPr>
                        <wpg:grpSpPr bwMode="auto">
                          <a:xfrm>
                            <a:off x="7456" y="352"/>
                            <a:ext cx="959" cy="526"/>
                            <a:chOff x="7456" y="352"/>
                            <a:chExt cx="959" cy="526"/>
                          </a:xfrm>
                        </wpg:grpSpPr>
                        <wps:wsp>
                          <wps:cNvPr id="722" name="Freeform 761"/>
                          <wps:cNvSpPr>
                            <a:spLocks/>
                          </wps:cNvSpPr>
                          <wps:spPr bwMode="auto">
                            <a:xfrm>
                              <a:off x="7456" y="352"/>
                              <a:ext cx="959" cy="526"/>
                            </a:xfrm>
                            <a:custGeom>
                              <a:avLst/>
                              <a:gdLst>
                                <a:gd name="T0" fmla="+- 0 7456 7456"/>
                                <a:gd name="T1" fmla="*/ T0 w 959"/>
                                <a:gd name="T2" fmla="+- 0 878 352"/>
                                <a:gd name="T3" fmla="*/ 878 h 526"/>
                                <a:gd name="T4" fmla="+- 0 8414 7456"/>
                                <a:gd name="T5" fmla="*/ T4 w 959"/>
                                <a:gd name="T6" fmla="+- 0 878 352"/>
                                <a:gd name="T7" fmla="*/ 878 h 526"/>
                                <a:gd name="T8" fmla="+- 0 8414 7456"/>
                                <a:gd name="T9" fmla="*/ T8 w 959"/>
                                <a:gd name="T10" fmla="+- 0 352 352"/>
                                <a:gd name="T11" fmla="*/ 352 h 526"/>
                                <a:gd name="T12" fmla="+- 0 7456 7456"/>
                                <a:gd name="T13" fmla="*/ T12 w 959"/>
                                <a:gd name="T14" fmla="+- 0 352 352"/>
                                <a:gd name="T15" fmla="*/ 352 h 526"/>
                                <a:gd name="T16" fmla="+- 0 7456 7456"/>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23" name="Group 758"/>
                        <wpg:cNvGrpSpPr>
                          <a:grpSpLocks/>
                        </wpg:cNvGrpSpPr>
                        <wpg:grpSpPr bwMode="auto">
                          <a:xfrm>
                            <a:off x="8413" y="352"/>
                            <a:ext cx="959" cy="526"/>
                            <a:chOff x="8413" y="352"/>
                            <a:chExt cx="959" cy="526"/>
                          </a:xfrm>
                        </wpg:grpSpPr>
                        <wps:wsp>
                          <wps:cNvPr id="724" name="Freeform 759"/>
                          <wps:cNvSpPr>
                            <a:spLocks/>
                          </wps:cNvSpPr>
                          <wps:spPr bwMode="auto">
                            <a:xfrm>
                              <a:off x="8413" y="352"/>
                              <a:ext cx="959" cy="526"/>
                            </a:xfrm>
                            <a:custGeom>
                              <a:avLst/>
                              <a:gdLst>
                                <a:gd name="T0" fmla="+- 0 8413 8413"/>
                                <a:gd name="T1" fmla="*/ T0 w 959"/>
                                <a:gd name="T2" fmla="+- 0 878 352"/>
                                <a:gd name="T3" fmla="*/ 878 h 526"/>
                                <a:gd name="T4" fmla="+- 0 9371 8413"/>
                                <a:gd name="T5" fmla="*/ T4 w 959"/>
                                <a:gd name="T6" fmla="+- 0 878 352"/>
                                <a:gd name="T7" fmla="*/ 878 h 526"/>
                                <a:gd name="T8" fmla="+- 0 9371 8413"/>
                                <a:gd name="T9" fmla="*/ T8 w 959"/>
                                <a:gd name="T10" fmla="+- 0 352 352"/>
                                <a:gd name="T11" fmla="*/ 352 h 526"/>
                                <a:gd name="T12" fmla="+- 0 8413 8413"/>
                                <a:gd name="T13" fmla="*/ T12 w 959"/>
                                <a:gd name="T14" fmla="+- 0 352 352"/>
                                <a:gd name="T15" fmla="*/ 352 h 526"/>
                                <a:gd name="T16" fmla="+- 0 8413 8413"/>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E0E1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25" name="Group 756"/>
                        <wpg:cNvGrpSpPr>
                          <a:grpSpLocks/>
                        </wpg:cNvGrpSpPr>
                        <wpg:grpSpPr bwMode="auto">
                          <a:xfrm>
                            <a:off x="1580" y="352"/>
                            <a:ext cx="3977" cy="526"/>
                            <a:chOff x="1580" y="352"/>
                            <a:chExt cx="3977" cy="526"/>
                          </a:xfrm>
                        </wpg:grpSpPr>
                        <wps:wsp>
                          <wps:cNvPr id="726" name="Freeform 757"/>
                          <wps:cNvSpPr>
                            <a:spLocks/>
                          </wps:cNvSpPr>
                          <wps:spPr bwMode="auto">
                            <a:xfrm>
                              <a:off x="1580" y="352"/>
                              <a:ext cx="3977" cy="526"/>
                            </a:xfrm>
                            <a:custGeom>
                              <a:avLst/>
                              <a:gdLst>
                                <a:gd name="T0" fmla="+- 0 1580 1580"/>
                                <a:gd name="T1" fmla="*/ T0 w 3977"/>
                                <a:gd name="T2" fmla="+- 0 878 352"/>
                                <a:gd name="T3" fmla="*/ 878 h 526"/>
                                <a:gd name="T4" fmla="+- 0 5557 1580"/>
                                <a:gd name="T5" fmla="*/ T4 w 3977"/>
                                <a:gd name="T6" fmla="+- 0 878 352"/>
                                <a:gd name="T7" fmla="*/ 878 h 526"/>
                                <a:gd name="T8" fmla="+- 0 5557 1580"/>
                                <a:gd name="T9" fmla="*/ T8 w 3977"/>
                                <a:gd name="T10" fmla="+- 0 352 352"/>
                                <a:gd name="T11" fmla="*/ 352 h 526"/>
                                <a:gd name="T12" fmla="+- 0 1580 1580"/>
                                <a:gd name="T13" fmla="*/ T12 w 3977"/>
                                <a:gd name="T14" fmla="+- 0 352 352"/>
                                <a:gd name="T15" fmla="*/ 352 h 526"/>
                                <a:gd name="T16" fmla="+- 0 1580 1580"/>
                                <a:gd name="T17" fmla="*/ T16 w 3977"/>
                                <a:gd name="T18" fmla="+- 0 878 352"/>
                                <a:gd name="T19" fmla="*/ 878 h 526"/>
                              </a:gdLst>
                              <a:ahLst/>
                              <a:cxnLst>
                                <a:cxn ang="0">
                                  <a:pos x="T1" y="T3"/>
                                </a:cxn>
                                <a:cxn ang="0">
                                  <a:pos x="T5" y="T7"/>
                                </a:cxn>
                                <a:cxn ang="0">
                                  <a:pos x="T9" y="T11"/>
                                </a:cxn>
                                <a:cxn ang="0">
                                  <a:pos x="T13" y="T15"/>
                                </a:cxn>
                                <a:cxn ang="0">
                                  <a:pos x="T17" y="T19"/>
                                </a:cxn>
                              </a:cxnLst>
                              <a:rect l="0" t="0" r="r" b="b"/>
                              <a:pathLst>
                                <a:path w="3977" h="526">
                                  <a:moveTo>
                                    <a:pt x="0" y="526"/>
                                  </a:moveTo>
                                  <a:lnTo>
                                    <a:pt x="3977" y="526"/>
                                  </a:lnTo>
                                  <a:lnTo>
                                    <a:pt x="3977" y="0"/>
                                  </a:lnTo>
                                  <a:lnTo>
                                    <a:pt x="0" y="0"/>
                                  </a:lnTo>
                                  <a:lnTo>
                                    <a:pt x="0" y="526"/>
                                  </a:lnTo>
                                  <a:close/>
                                </a:path>
                              </a:pathLst>
                            </a:custGeom>
                            <a:solidFill>
                              <a:srgbClr val="4C4D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755" o:spid="_x0000_s1026" style="position:absolute;margin-left:70.85pt;margin-top:0;width:390.55pt;height:27.3pt;z-index:-251652096;mso-position-horizontal-relative:page" coordorigin="1570,342" coordsize="7811,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">
                <v:group id="Group 764" o:spid="_x0000_s1027" style="position:absolute;left:5557;top:352;width:959;height:526" coordorigin="5557,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79WDcYAAADcAAAADwAAAGRycy9kb3ducmV2LnhtbESPT2vCQBTE7wW/w/KE&#10;3uomltaSuoqIlh5CwUQovT2yzySYfRuya/58+26h4HGYmd8w6+1oGtFT52rLCuJFBIK4sLrmUsE5&#10;Pz69gXAeWWNjmRRM5GC7mT2sMdF24BP1mS9FgLBLUEHlfZtI6YqKDLqFbYmDd7GdQR9kV0rd4RDg&#10;ppHLKHqVBmsOCxW2tK+ouGY3o+BjwGH3HB/69HrZTz/5y9d3GpNSj/Nx9w7C0+jv4f/2p1awilf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v1YNxgAAANwA&#10;AAAPAAAAAAAAAAAAAAAAAKoCAABkcnMvZG93bnJldi54bWxQSwUGAAAAAAQABAD6AAAAnQMAAAAA&#10;">
                  <v:shape id="Freeform 765" o:spid="_x0000_s1028" style="position:absolute;left:5557;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4o48EA&#10;AADcAAAADwAAAGRycy9kb3ducmV2LnhtbERPy4rCMBTdC/MP4QruNNXFKB2jDA6CzELwUZzlpbm2&#10;dZqbkkSt/XqzEFweznu+bE0tbuR8ZVnBeJSAIM6trrhQcDyshzMQPiBrrC2Tggd5WC4+enNMtb3z&#10;jm77UIgYwj5FBWUITSqlz0sy6Ee2IY7c2TqDIUJXSO3wHsNNLSdJ8ikNVhwbSmxoVVL+v78aBRfb&#10;/G7Cnz5lP2udtZ3ruq3plBr02+8vEIHa8Ba/3ButYDqOa+OZeATk4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5+KOPBAAAA3AAAAA8AAAAAAAAAAAAAAAAAmAIAAGRycy9kb3du&#10;cmV2LnhtbFBLBQYAAAAABAAEAPUAAACGAwAAAAA=&#10;" path="m,526r958,l958,,,,,526xe" fillcolor="#717275" stroked="f">
                    <v:path arrowok="t" o:connecttype="custom" o:connectlocs="0,878;958,878;958,352;0,352;0,878" o:connectangles="0,0,0,0,0"/>
                  </v:shape>
                </v:group>
                <v:group id="Group 762" o:spid="_x0000_s1029" style="position:absolute;left:6509;top:352;width:959;height:526" coordorigin="6509,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Wxn5MYAAADcAAAADwAAAGRycy9kb3ducmV2LnhtbESPW2vCQBSE3wv9D8sp&#10;+KabVOwlzSoiVXwQobFQ+nbInlwwezZk1yT+e7cg9HGYmW+YdDWaRvTUudqygngWgSDOra65VPB9&#10;2k7fQDiPrLGxTAqu5GC1fHxIMdF24C/qM1+KAGGXoILK+zaR0uUVGXQz2xIHr7CdQR9kV0rd4RDg&#10;ppHPUfQiDdYcFipsaVNRfs4uRsFuwGE9jz/7w7nYXH9Pi+PPISalJk/j+gOEp9H/h+/tvVbwGr/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bGfkxgAAANwA&#10;AAAPAAAAAAAAAAAAAAAAAKoCAABkcnMvZG93bnJldi54bWxQSwUGAAAAAAQABAD6AAAAnQMAAAAA&#10;">
                  <v:shape id="Freeform 763" o:spid="_x0000_s1030" style="position:absolute;left:6509;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VY7r0A&#10;AADcAAAADwAAAGRycy9kb3ducmV2LnhtbERPyQrCMBC9C/5DGMGbpgouVKOIIOhFcbl4G5uxLTaT&#10;0sS2/r05CB4fb1+uW1OImiqXW1YwGkYgiBOrc04V3K67wRyE88gaC8uk4EMO1qtuZ4mxtg2fqb74&#10;VIQQdjEqyLwvYyldkpFBN7QlceCetjLoA6xSqStsQrgp5DiKptJgzqEhw5K2GSWvy9somE+QZsnh&#10;yPd6qpvH8WOdPlml+r12swDhqfV/8c+91wpm4zA/nAlHQK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PpVY7r0AAADcAAAADwAAAAAAAAAAAAAAAACYAgAAZHJzL2Rvd25yZXYu&#10;eG1sUEsFBgAAAAAEAAQA9QAAAIIDAAAAAA==&#10;" path="m,526r958,l958,,,,,526xe" fillcolor="#919396" stroked="f">
                    <v:path arrowok="t" o:connecttype="custom" o:connectlocs="0,878;958,878;958,352;0,352;0,878" o:connectangles="0,0,0,0,0"/>
                  </v:shape>
                </v:group>
                <v:group id="Group 760" o:spid="_x0000_s1031" style="position:absolute;left:7456;top:352;width:959;height:526" coordorigin="7456,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ahX8QAAADcAAAADwAAAGRycy9kb3ducmV2LnhtbESPQYvCMBSE78L+h/AW&#10;vGlaF12pRhHZFQ8iqAvi7dE822LzUppsW/+9EQSPw8x8w8yXnSlFQ7UrLCuIhxEI4tTqgjMFf6ff&#10;wRSE88gaS8uk4E4OlouP3hwTbVs+UHP0mQgQdgkqyL2vEildmpNBN7QVcfCutjbog6wzqWtsA9yU&#10;chRFE2mw4LCQY0XrnNLb8d8o2LTYrr7in2Z3u67vl9N4f97FpFT/s1vNQHjq/Dv8am+1gu9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XahX8QAAADcAAAA&#10;DwAAAAAAAAAAAAAAAACqAgAAZHJzL2Rvd25yZXYueG1sUEsFBgAAAAAEAAQA+gAAAJsDAAAAAA==&#10;">
                  <v:shape id="Freeform 761" o:spid="_x0000_s1032" style="position:absolute;left:7456;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VmasQA&#10;AADcAAAADwAAAGRycy9kb3ducmV2LnhtbESPzYrCQBCE78K+w9AL3nSSCP5EJ7IKipc9GPcBmkxv&#10;EjfTEzJjjG/vCMIei6r6itpsB9OInjpXW1YQTyMQxIXVNZcKfi6HyRKE88gaG8uk4EEOttnHaIOp&#10;tnc+U5/7UgQIuxQVVN63qZSuqMigm9qWOHi/tjPog+xKqTu8B7hpZBJFc2mw5rBQYUv7ioq//GYU&#10;HC/9LC4O+z63uyvNT2b1MKtvpcafw9cahKfB/4ff7ZNWsEgSeJ0JR0Bm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FZmrEAAAA3AAAAA8AAAAAAAAAAAAAAAAAmAIAAGRycy9k&#10;b3ducmV2LnhtbFBLBQYAAAAABAAEAPUAAACJAwAAAAA=&#10;" path="m,526r958,l958,,,,,526xe" fillcolor="#bcbec0" stroked="f">
                    <v:path arrowok="t" o:connecttype="custom" o:connectlocs="0,878;958,878;958,352;0,352;0,878" o:connectangles="0,0,0,0,0"/>
                  </v:shape>
                </v:group>
                <v:group id="Group 758" o:spid="_x0000_s1033" style="position:absolute;left:8413;top:352;width:959;height:526" coordorigin="8413,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ias8YAAADcAAAADwAAAGRycy9kb3ducmV2LnhtbESPT2vCQBTE7wW/w/IK&#10;vdXNH2wldQ0itngQoSqU3h7ZZxKSfRuy2yR++25B6HGYmd8wq3wyrRiod7VlBfE8AkFcWF1zqeBy&#10;fn9egnAeWWNrmRTcyEG+nj2sMNN25E8aTr4UAcIuQwWV910mpSsqMujmtiMO3tX2Bn2QfSl1j2OA&#10;m1YmUfQiDdYcFirsaFtR0Zx+jIKPEcdNGu+GQ3Pd3r7Pi+PXISalnh6nzRsIT5P/D9/be63gNU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6JqzxgAAANwA&#10;AAAPAAAAAAAAAAAAAAAAAKoCAABkcnMvZG93bnJldi54bWxQSwUGAAAAAAQABAD6AAAAnQMAAAAA&#10;">
                  <v:shape id="Freeform 759" o:spid="_x0000_s1034" style="position:absolute;left:8413;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EBjMMA&#10;AADcAAAADwAAAGRycy9kb3ducmV2LnhtbESPQYvCMBSE78L+h/CEvWmqiC7VKLKgCHsQrax4ezTP&#10;Nti8lCbW7r/fCILHYWa+YRarzlaipcYbxwpGwwQEce604ULBKdsMvkD4gKyxckwK/sjDavnRW2Cq&#10;3YMP1B5DISKEfYoKyhDqVEqfl2TRD11NHL2rayyGKJtC6gYfEW4rOU6SqbRoOC6UWNN3SfnteLcK&#10;zvvrnV3Wtdv175SM+bGTi9kq9dnv1nMQgbrwDr/aO61gNp7A80w8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aEBjMMAAADcAAAADwAAAAAAAAAAAAAAAACYAgAAZHJzL2Rv&#10;d25yZXYueG1sUEsFBgAAAAAEAAQA9QAAAIgDAAAAAA==&#10;" path="m,526r958,l958,,,,,526xe" fillcolor="#e0e1e3" stroked="f">
                    <v:path arrowok="t" o:connecttype="custom" o:connectlocs="0,878;958,878;958,352;0,352;0,878" o:connectangles="0,0,0,0,0"/>
                  </v:shape>
                </v:group>
                <v:group id="Group 756" o:spid="_x0000_s1035" style="position:absolute;left:1580;top:352;width:3977;height:526" coordorigin="1580,352" coordsize="3977,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2nXMUAAADcAAAADwAAAGRycy9kb3ducmV2LnhtbESPQYvCMBSE78L+h/CE&#10;vWlaF3WpRhFZlz2IoC6It0fzbIvNS2liW/+9EQSPw8x8w8yXnSlFQ7UrLCuIhxEI4tTqgjMF/8fN&#10;4BuE88gaS8uk4E4OlouP3hwTbVveU3PwmQgQdgkqyL2vEildmpNBN7QVcfAutjbog6wzqWtsA9yU&#10;chRFE2mw4LCQY0XrnNLr4WYU/LbYrr7in2Z7vazv5+N4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ZNp1zFAAAA3AAA&#10;AA8AAAAAAAAAAAAAAAAAqgIAAGRycy9kb3ducmV2LnhtbFBLBQYAAAAABAAEAPoAAACcAwAAAAA=&#10;">
                  <v:shape id="Freeform 757" o:spid="_x0000_s1036" style="position:absolute;left:1580;top:352;width:3977;height:526;visibility:visible;mso-wrap-style:square;v-text-anchor:top" coordsize="3977,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NSZMQA&#10;AADcAAAADwAAAGRycy9kb3ducmV2LnhtbESPQWvCQBSE7wX/w/IEb3VjFJXoKlpI6a0YBa+P7DMb&#10;zb4N2W1M/323UOhxmJlvmO1+sI3oqfO1YwWzaQKCuHS65krB5Zy/rkH4gKyxcUwKvsnDfjd62WKm&#10;3ZNP1BehEhHCPkMFJoQ2k9KXhiz6qWuJo3dzncUQZVdJ3eEzwm0j0yRZSos1xwWDLb0ZKh/Fl1Ww&#10;1sYeT+n9fb7IF7mt+tu1uH8qNRkPhw2IQEP4D/+1P7SCVbqE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jUmTEAAAA3AAAAA8AAAAAAAAAAAAAAAAAmAIAAGRycy9k&#10;b3ducmV2LnhtbFBLBQYAAAAABAAEAPUAAACJAwAAAAA=&#10;" path="m,526r3977,l3977,,,,,526xe" fillcolor="#4c4d4f" stroked="f">
                    <v:path arrowok="t" o:connecttype="custom" o:connectlocs="0,878;3977,878;3977,352;0,352;0,878" o:connectangles="0,0,0,0,0"/>
                  </v:shape>
                </v:group>
                <w10:wrap anchorx="page"/>
              </v:group>
            </w:pict>
          </mc:Fallback>
        </mc:AlternateContent>
      </w:r>
    </w:p>
    <w:p w:rsidR="004C6120" w:rsidRPr="003B022E" w:rsidRDefault="004C6120" w:rsidP="004C6120">
      <w:pPr>
        <w:spacing w:before="480" w:after="0" w:line="240" w:lineRule="auto"/>
        <w:rPr>
          <w:lang w:val="es-ES"/>
        </w:rPr>
      </w:pPr>
      <w:r w:rsidRPr="003B022E">
        <w:rPr>
          <w:lang w:val="es-ES"/>
        </w:rPr>
        <w:t>C30 M0 Y100 K0</w:t>
      </w:r>
      <w:r w:rsidRPr="003B022E">
        <w:rPr>
          <w:lang w:val="es-ES"/>
        </w:rPr>
        <w:tab/>
      </w:r>
      <w:r w:rsidRPr="003B022E">
        <w:rPr>
          <w:lang w:val="es-ES"/>
        </w:rPr>
        <w:tab/>
      </w:r>
      <w:r w:rsidRPr="003B022E">
        <w:rPr>
          <w:lang w:val="es-ES"/>
        </w:rPr>
        <w:tab/>
      </w:r>
      <w:r w:rsidRPr="003B022E">
        <w:rPr>
          <w:lang w:val="es-ES"/>
        </w:rPr>
        <w:tab/>
      </w:r>
      <w:r w:rsidRPr="003B022E">
        <w:rPr>
          <w:lang w:val="es-ES"/>
        </w:rPr>
        <w:tab/>
      </w:r>
      <w:r w:rsidRPr="003B022E">
        <w:rPr>
          <w:lang w:val="es-ES"/>
        </w:rPr>
        <w:tab/>
      </w:r>
      <w:r w:rsidRPr="003B022E">
        <w:rPr>
          <w:lang w:val="es-ES"/>
        </w:rPr>
        <w:tab/>
        <w:t>R191 G215 B48</w:t>
      </w:r>
    </w:p>
    <w:p w:rsidR="004C6120" w:rsidRPr="003B022E" w:rsidRDefault="004C6120" w:rsidP="004C6120">
      <w:pPr>
        <w:rPr>
          <w:lang w:val="es-ES"/>
        </w:rPr>
      </w:pPr>
      <w:r>
        <w:rPr>
          <w:noProof/>
          <w:lang w:eastAsia="en-GB"/>
        </w:rPr>
        <mc:AlternateContent>
          <mc:Choice Requires="wpg">
            <w:drawing>
              <wp:anchor distT="0" distB="0" distL="114300" distR="114300" simplePos="0" relativeHeight="251665408" behindDoc="1" locked="0" layoutInCell="1" allowOverlap="1" wp14:anchorId="0A479E6E" wp14:editId="7895A2D9">
                <wp:simplePos x="0" y="0"/>
                <wp:positionH relativeFrom="page">
                  <wp:posOffset>899795</wp:posOffset>
                </wp:positionH>
                <wp:positionV relativeFrom="paragraph">
                  <wp:posOffset>-635</wp:posOffset>
                </wp:positionV>
                <wp:extent cx="4959985" cy="346710"/>
                <wp:effectExtent l="0" t="0" r="0" b="0"/>
                <wp:wrapNone/>
                <wp:docPr id="705" name="Group 7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9985" cy="346710"/>
                          <a:chOff x="1570" y="342"/>
                          <a:chExt cx="7811" cy="546"/>
                        </a:xfrm>
                      </wpg:grpSpPr>
                      <wpg:grpSp>
                        <wpg:cNvPr id="706" name="Group 753"/>
                        <wpg:cNvGrpSpPr>
                          <a:grpSpLocks/>
                        </wpg:cNvGrpSpPr>
                        <wpg:grpSpPr bwMode="auto">
                          <a:xfrm>
                            <a:off x="5557" y="352"/>
                            <a:ext cx="959" cy="526"/>
                            <a:chOff x="5557" y="352"/>
                            <a:chExt cx="959" cy="526"/>
                          </a:xfrm>
                        </wpg:grpSpPr>
                        <wps:wsp>
                          <wps:cNvPr id="707" name="Freeform 754"/>
                          <wps:cNvSpPr>
                            <a:spLocks/>
                          </wps:cNvSpPr>
                          <wps:spPr bwMode="auto">
                            <a:xfrm>
                              <a:off x="5557" y="352"/>
                              <a:ext cx="959" cy="526"/>
                            </a:xfrm>
                            <a:custGeom>
                              <a:avLst/>
                              <a:gdLst>
                                <a:gd name="T0" fmla="+- 0 5557 5557"/>
                                <a:gd name="T1" fmla="*/ T0 w 959"/>
                                <a:gd name="T2" fmla="+- 0 878 352"/>
                                <a:gd name="T3" fmla="*/ 878 h 526"/>
                                <a:gd name="T4" fmla="+- 0 6515 5557"/>
                                <a:gd name="T5" fmla="*/ T4 w 959"/>
                                <a:gd name="T6" fmla="+- 0 878 352"/>
                                <a:gd name="T7" fmla="*/ 878 h 526"/>
                                <a:gd name="T8" fmla="+- 0 6515 5557"/>
                                <a:gd name="T9" fmla="*/ T8 w 959"/>
                                <a:gd name="T10" fmla="+- 0 352 352"/>
                                <a:gd name="T11" fmla="*/ 352 h 526"/>
                                <a:gd name="T12" fmla="+- 0 5557 5557"/>
                                <a:gd name="T13" fmla="*/ T12 w 959"/>
                                <a:gd name="T14" fmla="+- 0 352 352"/>
                                <a:gd name="T15" fmla="*/ 352 h 526"/>
                                <a:gd name="T16" fmla="+- 0 5557 5557"/>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CBDD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08" name="Group 751"/>
                        <wpg:cNvGrpSpPr>
                          <a:grpSpLocks/>
                        </wpg:cNvGrpSpPr>
                        <wpg:grpSpPr bwMode="auto">
                          <a:xfrm>
                            <a:off x="6509" y="352"/>
                            <a:ext cx="959" cy="526"/>
                            <a:chOff x="6509" y="352"/>
                            <a:chExt cx="959" cy="526"/>
                          </a:xfrm>
                        </wpg:grpSpPr>
                        <wps:wsp>
                          <wps:cNvPr id="709" name="Freeform 752"/>
                          <wps:cNvSpPr>
                            <a:spLocks/>
                          </wps:cNvSpPr>
                          <wps:spPr bwMode="auto">
                            <a:xfrm>
                              <a:off x="6509" y="352"/>
                              <a:ext cx="959" cy="526"/>
                            </a:xfrm>
                            <a:custGeom>
                              <a:avLst/>
                              <a:gdLst>
                                <a:gd name="T0" fmla="+- 0 6509 6509"/>
                                <a:gd name="T1" fmla="*/ T0 w 959"/>
                                <a:gd name="T2" fmla="+- 0 878 352"/>
                                <a:gd name="T3" fmla="*/ 878 h 526"/>
                                <a:gd name="T4" fmla="+- 0 7467 6509"/>
                                <a:gd name="T5" fmla="*/ T4 w 959"/>
                                <a:gd name="T6" fmla="+- 0 878 352"/>
                                <a:gd name="T7" fmla="*/ 878 h 526"/>
                                <a:gd name="T8" fmla="+- 0 7467 6509"/>
                                <a:gd name="T9" fmla="*/ T8 w 959"/>
                                <a:gd name="T10" fmla="+- 0 352 352"/>
                                <a:gd name="T11" fmla="*/ 352 h 526"/>
                                <a:gd name="T12" fmla="+- 0 6509 6509"/>
                                <a:gd name="T13" fmla="*/ T12 w 959"/>
                                <a:gd name="T14" fmla="+- 0 352 352"/>
                                <a:gd name="T15" fmla="*/ 352 h 526"/>
                                <a:gd name="T16" fmla="+- 0 6509 6509"/>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D7E4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10" name="Group 749"/>
                        <wpg:cNvGrpSpPr>
                          <a:grpSpLocks/>
                        </wpg:cNvGrpSpPr>
                        <wpg:grpSpPr bwMode="auto">
                          <a:xfrm>
                            <a:off x="7456" y="352"/>
                            <a:ext cx="959" cy="526"/>
                            <a:chOff x="7456" y="352"/>
                            <a:chExt cx="959" cy="526"/>
                          </a:xfrm>
                        </wpg:grpSpPr>
                        <wps:wsp>
                          <wps:cNvPr id="711" name="Freeform 750"/>
                          <wps:cNvSpPr>
                            <a:spLocks/>
                          </wps:cNvSpPr>
                          <wps:spPr bwMode="auto">
                            <a:xfrm>
                              <a:off x="7456" y="352"/>
                              <a:ext cx="959" cy="526"/>
                            </a:xfrm>
                            <a:custGeom>
                              <a:avLst/>
                              <a:gdLst>
                                <a:gd name="T0" fmla="+- 0 7456 7456"/>
                                <a:gd name="T1" fmla="*/ T0 w 959"/>
                                <a:gd name="T2" fmla="+- 0 878 352"/>
                                <a:gd name="T3" fmla="*/ 878 h 526"/>
                                <a:gd name="T4" fmla="+- 0 8414 7456"/>
                                <a:gd name="T5" fmla="*/ T4 w 959"/>
                                <a:gd name="T6" fmla="+- 0 878 352"/>
                                <a:gd name="T7" fmla="*/ 878 h 526"/>
                                <a:gd name="T8" fmla="+- 0 8414 7456"/>
                                <a:gd name="T9" fmla="*/ T8 w 959"/>
                                <a:gd name="T10" fmla="+- 0 352 352"/>
                                <a:gd name="T11" fmla="*/ 352 h 526"/>
                                <a:gd name="T12" fmla="+- 0 7456 7456"/>
                                <a:gd name="T13" fmla="*/ T12 w 959"/>
                                <a:gd name="T14" fmla="+- 0 352 352"/>
                                <a:gd name="T15" fmla="*/ 352 h 526"/>
                                <a:gd name="T16" fmla="+- 0 7456 7456"/>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E6EEB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12" name="Group 747"/>
                        <wpg:cNvGrpSpPr>
                          <a:grpSpLocks/>
                        </wpg:cNvGrpSpPr>
                        <wpg:grpSpPr bwMode="auto">
                          <a:xfrm>
                            <a:off x="8413" y="352"/>
                            <a:ext cx="959" cy="526"/>
                            <a:chOff x="8413" y="352"/>
                            <a:chExt cx="959" cy="526"/>
                          </a:xfrm>
                        </wpg:grpSpPr>
                        <wps:wsp>
                          <wps:cNvPr id="713" name="Freeform 748"/>
                          <wps:cNvSpPr>
                            <a:spLocks/>
                          </wps:cNvSpPr>
                          <wps:spPr bwMode="auto">
                            <a:xfrm>
                              <a:off x="8413" y="352"/>
                              <a:ext cx="959" cy="526"/>
                            </a:xfrm>
                            <a:custGeom>
                              <a:avLst/>
                              <a:gdLst>
                                <a:gd name="T0" fmla="+- 0 8413 8413"/>
                                <a:gd name="T1" fmla="*/ T0 w 959"/>
                                <a:gd name="T2" fmla="+- 0 878 352"/>
                                <a:gd name="T3" fmla="*/ 878 h 526"/>
                                <a:gd name="T4" fmla="+- 0 9371 8413"/>
                                <a:gd name="T5" fmla="*/ T4 w 959"/>
                                <a:gd name="T6" fmla="+- 0 878 352"/>
                                <a:gd name="T7" fmla="*/ 878 h 526"/>
                                <a:gd name="T8" fmla="+- 0 9371 8413"/>
                                <a:gd name="T9" fmla="*/ T8 w 959"/>
                                <a:gd name="T10" fmla="+- 0 352 352"/>
                                <a:gd name="T11" fmla="*/ 352 h 526"/>
                                <a:gd name="T12" fmla="+- 0 8413 8413"/>
                                <a:gd name="T13" fmla="*/ T12 w 959"/>
                                <a:gd name="T14" fmla="+- 0 352 352"/>
                                <a:gd name="T15" fmla="*/ 352 h 526"/>
                                <a:gd name="T16" fmla="+- 0 8413 8413"/>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F2F7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14" name="Group 745"/>
                        <wpg:cNvGrpSpPr>
                          <a:grpSpLocks/>
                        </wpg:cNvGrpSpPr>
                        <wpg:grpSpPr bwMode="auto">
                          <a:xfrm>
                            <a:off x="1580" y="352"/>
                            <a:ext cx="3977" cy="526"/>
                            <a:chOff x="1580" y="352"/>
                            <a:chExt cx="3977" cy="526"/>
                          </a:xfrm>
                        </wpg:grpSpPr>
                        <wps:wsp>
                          <wps:cNvPr id="715" name="Freeform 746"/>
                          <wps:cNvSpPr>
                            <a:spLocks/>
                          </wps:cNvSpPr>
                          <wps:spPr bwMode="auto">
                            <a:xfrm>
                              <a:off x="1580" y="352"/>
                              <a:ext cx="3977" cy="526"/>
                            </a:xfrm>
                            <a:custGeom>
                              <a:avLst/>
                              <a:gdLst>
                                <a:gd name="T0" fmla="+- 0 1580 1580"/>
                                <a:gd name="T1" fmla="*/ T0 w 3977"/>
                                <a:gd name="T2" fmla="+- 0 878 352"/>
                                <a:gd name="T3" fmla="*/ 878 h 526"/>
                                <a:gd name="T4" fmla="+- 0 5557 1580"/>
                                <a:gd name="T5" fmla="*/ T4 w 3977"/>
                                <a:gd name="T6" fmla="+- 0 878 352"/>
                                <a:gd name="T7" fmla="*/ 878 h 526"/>
                                <a:gd name="T8" fmla="+- 0 5557 1580"/>
                                <a:gd name="T9" fmla="*/ T8 w 3977"/>
                                <a:gd name="T10" fmla="+- 0 352 352"/>
                                <a:gd name="T11" fmla="*/ 352 h 526"/>
                                <a:gd name="T12" fmla="+- 0 1580 1580"/>
                                <a:gd name="T13" fmla="*/ T12 w 3977"/>
                                <a:gd name="T14" fmla="+- 0 352 352"/>
                                <a:gd name="T15" fmla="*/ 352 h 526"/>
                                <a:gd name="T16" fmla="+- 0 1580 1580"/>
                                <a:gd name="T17" fmla="*/ T16 w 3977"/>
                                <a:gd name="T18" fmla="+- 0 878 352"/>
                                <a:gd name="T19" fmla="*/ 878 h 526"/>
                              </a:gdLst>
                              <a:ahLst/>
                              <a:cxnLst>
                                <a:cxn ang="0">
                                  <a:pos x="T1" y="T3"/>
                                </a:cxn>
                                <a:cxn ang="0">
                                  <a:pos x="T5" y="T7"/>
                                </a:cxn>
                                <a:cxn ang="0">
                                  <a:pos x="T9" y="T11"/>
                                </a:cxn>
                                <a:cxn ang="0">
                                  <a:pos x="T13" y="T15"/>
                                </a:cxn>
                                <a:cxn ang="0">
                                  <a:pos x="T17" y="T19"/>
                                </a:cxn>
                              </a:cxnLst>
                              <a:rect l="0" t="0" r="r" b="b"/>
                              <a:pathLst>
                                <a:path w="3977" h="526">
                                  <a:moveTo>
                                    <a:pt x="0" y="526"/>
                                  </a:moveTo>
                                  <a:lnTo>
                                    <a:pt x="3977" y="526"/>
                                  </a:lnTo>
                                  <a:lnTo>
                                    <a:pt x="3977" y="0"/>
                                  </a:lnTo>
                                  <a:lnTo>
                                    <a:pt x="0" y="0"/>
                                  </a:lnTo>
                                  <a:lnTo>
                                    <a:pt x="0" y="526"/>
                                  </a:lnTo>
                                  <a:close/>
                                </a:path>
                              </a:pathLst>
                            </a:custGeom>
                            <a:solidFill>
                              <a:srgbClr val="BFD73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744" o:spid="_x0000_s1026" style="position:absolute;margin-left:70.85pt;margin-top:-.05pt;width:390.55pt;height:27.3pt;z-index:-251651072;mso-position-horizontal-relative:page" coordorigin="1570,342" coordsize="7811,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">
                <v:group id="Group 753" o:spid="_x0000_s1027" style="position:absolute;left:5557;top:352;width:959;height:526" coordorigin="5557,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plS8YAAADcAAAADwAAAGRycy9kb3ducmV2LnhtbESPT2vCQBTE74V+h+UV&#10;ejObtGglZhWRtvQQBLUg3h7ZZxLMvg3Zbf58e7dQ6HGYmd8w2WY0jeipc7VlBUkUgyAurK65VPB9&#10;+pgtQTiPrLGxTAomcrBZPz5kmGo78IH6oy9FgLBLUUHlfZtK6YqKDLrItsTBu9rOoA+yK6XucAhw&#10;08iXOF5IgzWHhQpb2lVU3I4/RsHngMP2NXnv89t1N11O8/05T0ip56dxuwLhafT/4b/2l1bwF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KmVLxgAAANwA&#10;AAAPAAAAAAAAAAAAAAAAAKoCAABkcnMvZG93bnJldi54bWxQSwUGAAAAAAQABAD6AAAAnQMAAAAA&#10;">
                  <v:shape id="Freeform 754" o:spid="_x0000_s1028" style="position:absolute;left:5557;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Z+JMYA&#10;AADcAAAADwAAAGRycy9kb3ducmV2LnhtbESPUUvDQBCE3wX/w7GCb/ZiAlZir0UEQVqxtEqpb2tu&#10;zQVzeyG3pvHf9woFH4eZ+YaZLUbfqoH62AQ2cDvJQBFXwTZcG/h4f765BxUF2WIbmAz8UYTF/PJi&#10;hqUNB97QsJVaJQjHEg04ka7UOlaOPMZJ6IiT9x16j5JkX2vb4yHBfavzLLvTHhtOCw47enJU/Wx/&#10;vYHX1V7WyzG+FcXS7fzwuZK8+zLm+mp8fAAlNMp/+Nx+sQam2RROZ9IR0PMj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4Z+JMYAAADcAAAADwAAAAAAAAAAAAAAAACYAgAAZHJz&#10;L2Rvd25yZXYueG1sUEsFBgAAAAAEAAQA9QAAAIsDAAAAAA==&#10;" path="m,526r958,l958,,,,,526xe" fillcolor="#cbdd5c" stroked="f">
                    <v:path arrowok="t" o:connecttype="custom" o:connectlocs="0,878;958,878;958,352;0,352;0,878" o:connectangles="0,0,0,0,0"/>
                  </v:shape>
                </v:group>
                <v:group id="Group 751" o:spid="_x0000_s1029" style="position:absolute;left:6509;top:352;width:959;height:526" coordorigin="6509,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UosIAAADcAAAADwAAAGRycy9kb3ducmV2LnhtbERPTYvCMBC9C/sfwizs&#10;TdO6qEs1ioiKBxGswuJtaMa22ExKE9v6781hYY+P971Y9aYSLTWutKwgHkUgiDOrS84VXC+74Q8I&#10;55E1VpZJwYscrJYfgwUm2nZ8pjb1uQgh7BJUUHhfJ1K6rCCDbmRr4sDdbWPQB9jkUjfYhXBTyXEU&#10;TaXBkkNDgTVtCsoe6dMo2HfYrb/jbXt83Dev22Vy+j3GpNTXZ7+eg/DU+3/xn/ugFc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P5VKLCAAAA3AAAAA8A&#10;AAAAAAAAAAAAAAAAqgIAAGRycy9kb3ducmV2LnhtbFBLBQYAAAAABAAEAPoAAACZAwAAAAA=&#10;">
                  <v:shape id="Freeform 752" o:spid="_x0000_s1030" style="position:absolute;left:6509;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fvIcQA&#10;AADcAAAADwAAAGRycy9kb3ducmV2LnhtbESPQWvCQBSE74L/YXkFb7qpB02jqwRR8VTUlp6f2ecm&#10;mH0bsquJ/74rFHocZuYbZrnubS0e1PrKsYL3SQKCuHC6YqPg+2s3TkH4gKyxdkwKnuRhvRoOlphp&#10;1/GJHudgRISwz1BBGUKTSemLkiz6iWuIo3d1rcUQZWukbrGLcFvLaZLMpMWK40KJDW1KKm7nu1Vw&#10;nJp+e8/3u2uafv5ccn+8nUyn1OitzxcgAvXhP/zXPmgF8+QDXmfi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n7yHEAAAA3AAAAA8AAAAAAAAAAAAAAAAAmAIAAGRycy9k&#10;b3ducmV2LnhtbFBLBQYAAAAABAAEAPUAAACJAwAAAAA=&#10;" path="m,526r958,l958,,,,,526xe" fillcolor="#d7e488" stroked="f">
                    <v:path arrowok="t" o:connecttype="custom" o:connectlocs="0,878;958,878;958,352;0,352;0,878" o:connectangles="0,0,0,0,0"/>
                  </v:shape>
                </v:group>
                <v:group id="Group 749" o:spid="_x0000_s1031" style="position:absolute;left:7456;top:352;width:959;height:526" coordorigin="7456,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bOecMAAADcAAAADwAAAGRycy9kb3ducmV2LnhtbERPy2rCQBTdF/yH4Qru&#10;mkkqbSU6ioS2dCEFTUHcXTLXJJi5EzLTPP6+sxBcHs57sxtNI3rqXG1ZQRLFIIgLq2suFfzmn88r&#10;EM4ja2wsk4KJHOy2s6cNptoOfKT+5EsRQtilqKDyvk2ldEVFBl1kW+LAXW1n0AfYlVJ3OIRw08iX&#10;OH6TBmsODRW2lFVU3E5/RsHXgMN+mXz0h9s1my7568/5kJBSi/m4X4PwNPqH+O7+1grekz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4Vs55wwAAANwAAAAP&#10;AAAAAAAAAAAAAAAAAKoCAABkcnMvZG93bnJldi54bWxQSwUGAAAAAAQABAD6AAAAmgMAAAAA&#10;">
                  <v:shape id="Freeform 750" o:spid="_x0000_s1032" style="position:absolute;left:7456;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z+f8IA&#10;AADcAAAADwAAAGRycy9kb3ducmV2LnhtbESPT2vCQBDF74LfYZlCb7pJoVpSVykWoZ5E7aW3YXea&#10;xGZn0+yo8du7guDx8f78eLNF7xt1oi7WgQ3k4wwUsQ2u5tLA9341egMVBdlhE5gMXCjCYj4czLBw&#10;4cxbOu2kVGmEY4EGKpG20DraijzGcWiJk/cbOo+SZFdq1+E5jftGv2TZRHusOREqbGlZkf3bHX2C&#10;CK0Pn3rzevw5YC6r6b+3dmLM81P/8Q5KqJdH+N7+cgameQ63M+kI6P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HP5/wgAAANwAAAAPAAAAAAAAAAAAAAAAAJgCAABkcnMvZG93&#10;bnJldi54bWxQSwUGAAAAAAQABAD1AAAAhwMAAAAA&#10;" path="m,526r958,l958,,,,,526xe" fillcolor="#e6eeb7" stroked="f">
                    <v:path arrowok="t" o:connecttype="custom" o:connectlocs="0,878;958,878;958,352;0,352;0,878" o:connectangles="0,0,0,0,0"/>
                  </v:shape>
                </v:group>
                <v:group id="Group 747" o:spid="_x0000_s1033" style="position:absolute;left:8413;top:352;width:959;height:526" coordorigin="8413,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j1lcQAAADcAAAADwAAAGRycy9kb3ducmV2LnhtbESPQYvCMBSE78L+h/AW&#10;vGlaF12pRhHZFQ8iqAvi7dE822LzUppsW/+9EQSPw8x8w8yXnSlFQ7UrLCuIhxEI4tTqgjMFf6ff&#10;wRSE88gaS8uk4E4OlouP3hwTbVs+UHP0mQgQdgkqyL2vEildmpNBN7QVcfCutjbog6wzqWtsA9yU&#10;chRFE2mw4LCQY0XrnNLb8d8o2LTYrr7in2Z3u67vl9N4f97FpFT/s1vNQHjq/Dv8am+1gu9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8j1lcQAAADcAAAA&#10;DwAAAAAAAAAAAAAAAACqAgAAZHJzL2Rvd25yZXYueG1sUEsFBgAAAAAEAAQA+gAAAJsDAAAAAA==&#10;">
                  <v:shape id="Freeform 748" o:spid="_x0000_s1034" style="position:absolute;left:8413;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0QasUA&#10;AADcAAAADwAAAGRycy9kb3ducmV2LnhtbESP0UoDMRRE3wX/IVzBF2mztWC3a9MiYqHQl3b1Ay6b&#10;a3Z1cxOSdLv69aZQ8HGYmTPMajPaXgwUYudYwWxagCBunO7YKPh4305KEDEha+wdk4IfirBZ396s&#10;sNLuzEca6mREhnCsUEGbkq+kjE1LFuPUeeLsfbpgMWUZjNQBzxlue/lYFE/SYsd5oUVPry013/XJ&#10;KhgezGn5a+Zv233wZem/jN7RQan7u/HlGUSiMf2Hr+2dVrCYzeFyJh8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HRBqxQAAANwAAAAPAAAAAAAAAAAAAAAAAJgCAABkcnMv&#10;ZG93bnJldi54bWxQSwUGAAAAAAQABAD1AAAAigMAAAAA&#10;" path="m,526r958,l958,,,,,526xe" fillcolor="#f2f7de" stroked="f">
                    <v:path arrowok="t" o:connecttype="custom" o:connectlocs="0,878;958,878;958,352;0,352;0,878" o:connectangles="0,0,0,0,0"/>
                  </v:shape>
                </v:group>
                <v:group id="Group 745" o:spid="_x0000_s1035" style="position:absolute;left:1580;top:352;width:3977;height:526" coordorigin="1580,352" coordsize="3977,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23IesYAAADcAAAADwAAAGRycy9kb3ducmV2LnhtbESPW2vCQBSE3wv9D8sp&#10;+KabVHshzSoiVXwQobFQ+nbInlwwezZk1yT+e7cg9HGYmW+YdDWaRvTUudqygngWgSDOra65VPB9&#10;2k7fQTiPrLGxTAqu5GC1fHxIMdF24C/qM1+KAGGXoILK+zaR0uUVGXQz2xIHr7CdQR9kV0rd4RDg&#10;ppHPUfQqDdYcFipsaVNRfs4uRsFuwGE9jz/7w7nYXH9PL8efQ0xKTZ7G9QcIT6P/D9/be63gLV7A&#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bch6xgAAANwA&#10;AAAPAAAAAAAAAAAAAAAAAKoCAABkcnMvZG93bnJldi54bWxQSwUGAAAAAAQABAD6AAAAnQMAAAAA&#10;">
                  <v:shape id="Freeform 746" o:spid="_x0000_s1036" style="position:absolute;left:1580;top:352;width:3977;height:526;visibility:visible;mso-wrap-style:square;v-text-anchor:top" coordsize="3977,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AsacIA&#10;AADcAAAADwAAAGRycy9kb3ducmV2LnhtbESPT4vCMBTE74LfITxhb5p2YXelGkUqgtfWP+dH82yq&#10;zUttstr99psFYY/DzPyGWa4H24oH9b5xrCCdJSCIK6cbrhUcD7vpHIQPyBpbx6TghzysV+PREjPt&#10;nlzQowy1iBD2GSowIXSZlL4yZNHPXEccvYvrLYYo+1rqHp8Rblv5niSf0mLDccFgR7mh6lZ+WwXl&#10;hc/X7RCMnBdFfr8f81Pa5kq9TYbNAkSgIfyHX+29VvCVfsDfmXgE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UCxpwgAAANwAAAAPAAAAAAAAAAAAAAAAAJgCAABkcnMvZG93&#10;bnJldi54bWxQSwUGAAAAAAQABAD1AAAAhwMAAAAA&#10;" path="m,526r3977,l3977,,,,,526xe" fillcolor="#bfd730" stroked="f">
                    <v:path arrowok="t" o:connecttype="custom" o:connectlocs="0,878;3977,878;3977,352;0,352;0,878" o:connectangles="0,0,0,0,0"/>
                  </v:shape>
                </v:group>
                <w10:wrap anchorx="page"/>
              </v:group>
            </w:pict>
          </mc:Fallback>
        </mc:AlternateContent>
      </w:r>
    </w:p>
    <w:p w:rsidR="004C6120" w:rsidRPr="003B022E" w:rsidRDefault="004C6120" w:rsidP="004C6120">
      <w:pPr>
        <w:spacing w:before="480" w:after="0" w:line="240" w:lineRule="auto"/>
        <w:rPr>
          <w:lang w:val="es-ES"/>
        </w:rPr>
      </w:pPr>
      <w:r w:rsidRPr="003B022E">
        <w:rPr>
          <w:lang w:val="es-ES"/>
        </w:rPr>
        <w:t>C67 M95 Y0 K8</w:t>
      </w:r>
      <w:r w:rsidRPr="003B022E">
        <w:rPr>
          <w:lang w:val="es-ES"/>
        </w:rPr>
        <w:tab/>
      </w:r>
      <w:r w:rsidRPr="003B022E">
        <w:rPr>
          <w:lang w:val="es-ES"/>
        </w:rPr>
        <w:tab/>
      </w:r>
      <w:r w:rsidRPr="003B022E">
        <w:rPr>
          <w:lang w:val="es-ES"/>
        </w:rPr>
        <w:tab/>
      </w:r>
      <w:r w:rsidRPr="003B022E">
        <w:rPr>
          <w:lang w:val="es-ES"/>
        </w:rPr>
        <w:tab/>
      </w:r>
      <w:r w:rsidRPr="003B022E">
        <w:rPr>
          <w:lang w:val="es-ES"/>
        </w:rPr>
        <w:tab/>
      </w:r>
      <w:r w:rsidRPr="003B022E">
        <w:rPr>
          <w:lang w:val="es-ES"/>
        </w:rPr>
        <w:tab/>
      </w:r>
      <w:r w:rsidRPr="003B022E">
        <w:rPr>
          <w:lang w:val="es-ES"/>
        </w:rPr>
        <w:tab/>
      </w:r>
      <w:r w:rsidRPr="003B022E">
        <w:rPr>
          <w:lang w:val="es-ES"/>
        </w:rPr>
        <w:tab/>
        <w:t>R107 G48 B138</w:t>
      </w:r>
    </w:p>
    <w:p w:rsidR="004C6120" w:rsidRPr="003B022E" w:rsidRDefault="004C6120" w:rsidP="004C6120">
      <w:pPr>
        <w:rPr>
          <w:lang w:val="es-ES"/>
        </w:rPr>
      </w:pPr>
      <w:r>
        <w:rPr>
          <w:noProof/>
          <w:lang w:eastAsia="en-GB"/>
        </w:rPr>
        <mc:AlternateContent>
          <mc:Choice Requires="wpg">
            <w:drawing>
              <wp:anchor distT="0" distB="0" distL="114300" distR="114300" simplePos="0" relativeHeight="251666432" behindDoc="1" locked="0" layoutInCell="1" allowOverlap="1" wp14:anchorId="1F954436" wp14:editId="3C669C51">
                <wp:simplePos x="0" y="0"/>
                <wp:positionH relativeFrom="page">
                  <wp:posOffset>899795</wp:posOffset>
                </wp:positionH>
                <wp:positionV relativeFrom="paragraph">
                  <wp:posOffset>0</wp:posOffset>
                </wp:positionV>
                <wp:extent cx="4959985" cy="346710"/>
                <wp:effectExtent l="0" t="0" r="0" b="0"/>
                <wp:wrapNone/>
                <wp:docPr id="598" name="Group 7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9985" cy="346710"/>
                          <a:chOff x="1570" y="342"/>
                          <a:chExt cx="7811" cy="546"/>
                        </a:xfrm>
                      </wpg:grpSpPr>
                      <wpg:grpSp>
                        <wpg:cNvPr id="599" name="Group 742"/>
                        <wpg:cNvGrpSpPr>
                          <a:grpSpLocks/>
                        </wpg:cNvGrpSpPr>
                        <wpg:grpSpPr bwMode="auto">
                          <a:xfrm>
                            <a:off x="5557" y="352"/>
                            <a:ext cx="959" cy="526"/>
                            <a:chOff x="5557" y="352"/>
                            <a:chExt cx="959" cy="526"/>
                          </a:xfrm>
                        </wpg:grpSpPr>
                        <wps:wsp>
                          <wps:cNvPr id="600" name="Freeform 743"/>
                          <wps:cNvSpPr>
                            <a:spLocks/>
                          </wps:cNvSpPr>
                          <wps:spPr bwMode="auto">
                            <a:xfrm>
                              <a:off x="5557" y="352"/>
                              <a:ext cx="959" cy="526"/>
                            </a:xfrm>
                            <a:custGeom>
                              <a:avLst/>
                              <a:gdLst>
                                <a:gd name="T0" fmla="+- 0 5557 5557"/>
                                <a:gd name="T1" fmla="*/ T0 w 959"/>
                                <a:gd name="T2" fmla="+- 0 878 352"/>
                                <a:gd name="T3" fmla="*/ 878 h 526"/>
                                <a:gd name="T4" fmla="+- 0 6515 5557"/>
                                <a:gd name="T5" fmla="*/ T4 w 959"/>
                                <a:gd name="T6" fmla="+- 0 878 352"/>
                                <a:gd name="T7" fmla="*/ 878 h 526"/>
                                <a:gd name="T8" fmla="+- 0 6515 5557"/>
                                <a:gd name="T9" fmla="*/ T8 w 959"/>
                                <a:gd name="T10" fmla="+- 0 352 352"/>
                                <a:gd name="T11" fmla="*/ 352 h 526"/>
                                <a:gd name="T12" fmla="+- 0 5557 5557"/>
                                <a:gd name="T13" fmla="*/ T12 w 959"/>
                                <a:gd name="T14" fmla="+- 0 352 352"/>
                                <a:gd name="T15" fmla="*/ 352 h 526"/>
                                <a:gd name="T16" fmla="+- 0 5557 5557"/>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7F539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01" name="Group 740"/>
                        <wpg:cNvGrpSpPr>
                          <a:grpSpLocks/>
                        </wpg:cNvGrpSpPr>
                        <wpg:grpSpPr bwMode="auto">
                          <a:xfrm>
                            <a:off x="6509" y="352"/>
                            <a:ext cx="959" cy="526"/>
                            <a:chOff x="6509" y="352"/>
                            <a:chExt cx="959" cy="526"/>
                          </a:xfrm>
                        </wpg:grpSpPr>
                        <wps:wsp>
                          <wps:cNvPr id="602" name="Freeform 741"/>
                          <wps:cNvSpPr>
                            <a:spLocks/>
                          </wps:cNvSpPr>
                          <wps:spPr bwMode="auto">
                            <a:xfrm>
                              <a:off x="6509" y="352"/>
                              <a:ext cx="959" cy="526"/>
                            </a:xfrm>
                            <a:custGeom>
                              <a:avLst/>
                              <a:gdLst>
                                <a:gd name="T0" fmla="+- 0 6509 6509"/>
                                <a:gd name="T1" fmla="*/ T0 w 959"/>
                                <a:gd name="T2" fmla="+- 0 878 352"/>
                                <a:gd name="T3" fmla="*/ 878 h 526"/>
                                <a:gd name="T4" fmla="+- 0 7467 6509"/>
                                <a:gd name="T5" fmla="*/ T4 w 959"/>
                                <a:gd name="T6" fmla="+- 0 878 352"/>
                                <a:gd name="T7" fmla="*/ 878 h 526"/>
                                <a:gd name="T8" fmla="+- 0 7467 6509"/>
                                <a:gd name="T9" fmla="*/ T8 w 959"/>
                                <a:gd name="T10" fmla="+- 0 352 352"/>
                                <a:gd name="T11" fmla="*/ 352 h 526"/>
                                <a:gd name="T12" fmla="+- 0 6509 6509"/>
                                <a:gd name="T13" fmla="*/ T12 w 959"/>
                                <a:gd name="T14" fmla="+- 0 352 352"/>
                                <a:gd name="T15" fmla="*/ 352 h 526"/>
                                <a:gd name="T16" fmla="+- 0 6509 6509"/>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9675A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03" name="Group 738"/>
                        <wpg:cNvGrpSpPr>
                          <a:grpSpLocks/>
                        </wpg:cNvGrpSpPr>
                        <wpg:grpSpPr bwMode="auto">
                          <a:xfrm>
                            <a:off x="7456" y="352"/>
                            <a:ext cx="959" cy="526"/>
                            <a:chOff x="7456" y="352"/>
                            <a:chExt cx="959" cy="526"/>
                          </a:xfrm>
                        </wpg:grpSpPr>
                        <wps:wsp>
                          <wps:cNvPr id="604" name="Freeform 739"/>
                          <wps:cNvSpPr>
                            <a:spLocks/>
                          </wps:cNvSpPr>
                          <wps:spPr bwMode="auto">
                            <a:xfrm>
                              <a:off x="7456" y="352"/>
                              <a:ext cx="959" cy="526"/>
                            </a:xfrm>
                            <a:custGeom>
                              <a:avLst/>
                              <a:gdLst>
                                <a:gd name="T0" fmla="+- 0 7456 7456"/>
                                <a:gd name="T1" fmla="*/ T0 w 959"/>
                                <a:gd name="T2" fmla="+- 0 878 352"/>
                                <a:gd name="T3" fmla="*/ 878 h 526"/>
                                <a:gd name="T4" fmla="+- 0 8414 7456"/>
                                <a:gd name="T5" fmla="*/ T4 w 959"/>
                                <a:gd name="T6" fmla="+- 0 878 352"/>
                                <a:gd name="T7" fmla="*/ 878 h 526"/>
                                <a:gd name="T8" fmla="+- 0 8414 7456"/>
                                <a:gd name="T9" fmla="*/ T8 w 959"/>
                                <a:gd name="T10" fmla="+- 0 352 352"/>
                                <a:gd name="T11" fmla="*/ 352 h 526"/>
                                <a:gd name="T12" fmla="+- 0 7456 7456"/>
                                <a:gd name="T13" fmla="*/ T12 w 959"/>
                                <a:gd name="T14" fmla="+- 0 352 352"/>
                                <a:gd name="T15" fmla="*/ 352 h 526"/>
                                <a:gd name="T16" fmla="+- 0 7456 7456"/>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B9A5C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05" name="Group 736"/>
                        <wpg:cNvGrpSpPr>
                          <a:grpSpLocks/>
                        </wpg:cNvGrpSpPr>
                        <wpg:grpSpPr bwMode="auto">
                          <a:xfrm>
                            <a:off x="8413" y="352"/>
                            <a:ext cx="959" cy="526"/>
                            <a:chOff x="8413" y="352"/>
                            <a:chExt cx="959" cy="526"/>
                          </a:xfrm>
                        </wpg:grpSpPr>
                        <wps:wsp>
                          <wps:cNvPr id="606" name="Freeform 737"/>
                          <wps:cNvSpPr>
                            <a:spLocks/>
                          </wps:cNvSpPr>
                          <wps:spPr bwMode="auto">
                            <a:xfrm>
                              <a:off x="8413" y="352"/>
                              <a:ext cx="959" cy="526"/>
                            </a:xfrm>
                            <a:custGeom>
                              <a:avLst/>
                              <a:gdLst>
                                <a:gd name="T0" fmla="+- 0 8413 8413"/>
                                <a:gd name="T1" fmla="*/ T0 w 959"/>
                                <a:gd name="T2" fmla="+- 0 878 352"/>
                                <a:gd name="T3" fmla="*/ 878 h 526"/>
                                <a:gd name="T4" fmla="+- 0 9371 8413"/>
                                <a:gd name="T5" fmla="*/ T4 w 959"/>
                                <a:gd name="T6" fmla="+- 0 878 352"/>
                                <a:gd name="T7" fmla="*/ 878 h 526"/>
                                <a:gd name="T8" fmla="+- 0 9371 8413"/>
                                <a:gd name="T9" fmla="*/ T8 w 959"/>
                                <a:gd name="T10" fmla="+- 0 352 352"/>
                                <a:gd name="T11" fmla="*/ 352 h 526"/>
                                <a:gd name="T12" fmla="+- 0 8413 8413"/>
                                <a:gd name="T13" fmla="*/ T12 w 959"/>
                                <a:gd name="T14" fmla="+- 0 352 352"/>
                                <a:gd name="T15" fmla="*/ 352 h 526"/>
                                <a:gd name="T16" fmla="+- 0 8413 8413"/>
                                <a:gd name="T17" fmla="*/ T16 w 959"/>
                                <a:gd name="T18" fmla="+- 0 878 352"/>
                                <a:gd name="T19" fmla="*/ 878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DCD3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07" name="Group 734"/>
                        <wpg:cNvGrpSpPr>
                          <a:grpSpLocks/>
                        </wpg:cNvGrpSpPr>
                        <wpg:grpSpPr bwMode="auto">
                          <a:xfrm>
                            <a:off x="1580" y="352"/>
                            <a:ext cx="3977" cy="526"/>
                            <a:chOff x="1580" y="352"/>
                            <a:chExt cx="3977" cy="526"/>
                          </a:xfrm>
                        </wpg:grpSpPr>
                        <wps:wsp>
                          <wps:cNvPr id="704" name="Freeform 735"/>
                          <wps:cNvSpPr>
                            <a:spLocks/>
                          </wps:cNvSpPr>
                          <wps:spPr bwMode="auto">
                            <a:xfrm>
                              <a:off x="1580" y="352"/>
                              <a:ext cx="3977" cy="526"/>
                            </a:xfrm>
                            <a:custGeom>
                              <a:avLst/>
                              <a:gdLst>
                                <a:gd name="T0" fmla="+- 0 1580 1580"/>
                                <a:gd name="T1" fmla="*/ T0 w 3977"/>
                                <a:gd name="T2" fmla="+- 0 878 352"/>
                                <a:gd name="T3" fmla="*/ 878 h 526"/>
                                <a:gd name="T4" fmla="+- 0 5557 1580"/>
                                <a:gd name="T5" fmla="*/ T4 w 3977"/>
                                <a:gd name="T6" fmla="+- 0 878 352"/>
                                <a:gd name="T7" fmla="*/ 878 h 526"/>
                                <a:gd name="T8" fmla="+- 0 5557 1580"/>
                                <a:gd name="T9" fmla="*/ T8 w 3977"/>
                                <a:gd name="T10" fmla="+- 0 352 352"/>
                                <a:gd name="T11" fmla="*/ 352 h 526"/>
                                <a:gd name="T12" fmla="+- 0 1580 1580"/>
                                <a:gd name="T13" fmla="*/ T12 w 3977"/>
                                <a:gd name="T14" fmla="+- 0 352 352"/>
                                <a:gd name="T15" fmla="*/ 352 h 526"/>
                                <a:gd name="T16" fmla="+- 0 1580 1580"/>
                                <a:gd name="T17" fmla="*/ T16 w 3977"/>
                                <a:gd name="T18" fmla="+- 0 878 352"/>
                                <a:gd name="T19" fmla="*/ 878 h 526"/>
                              </a:gdLst>
                              <a:ahLst/>
                              <a:cxnLst>
                                <a:cxn ang="0">
                                  <a:pos x="T1" y="T3"/>
                                </a:cxn>
                                <a:cxn ang="0">
                                  <a:pos x="T5" y="T7"/>
                                </a:cxn>
                                <a:cxn ang="0">
                                  <a:pos x="T9" y="T11"/>
                                </a:cxn>
                                <a:cxn ang="0">
                                  <a:pos x="T13" y="T15"/>
                                </a:cxn>
                                <a:cxn ang="0">
                                  <a:pos x="T17" y="T19"/>
                                </a:cxn>
                              </a:cxnLst>
                              <a:rect l="0" t="0" r="r" b="b"/>
                              <a:pathLst>
                                <a:path w="3977" h="526">
                                  <a:moveTo>
                                    <a:pt x="0" y="526"/>
                                  </a:moveTo>
                                  <a:lnTo>
                                    <a:pt x="3977" y="526"/>
                                  </a:lnTo>
                                  <a:lnTo>
                                    <a:pt x="3977" y="0"/>
                                  </a:lnTo>
                                  <a:lnTo>
                                    <a:pt x="0" y="0"/>
                                  </a:lnTo>
                                  <a:lnTo>
                                    <a:pt x="0" y="526"/>
                                  </a:lnTo>
                                  <a:close/>
                                </a:path>
                              </a:pathLst>
                            </a:custGeom>
                            <a:solidFill>
                              <a:srgbClr val="6B30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733" o:spid="_x0000_s1026" style="position:absolute;margin-left:70.85pt;margin-top:0;width:390.55pt;height:27.3pt;z-index:-251650048;mso-position-horizontal-relative:page" coordorigin="1570,342" coordsize="7811,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">
                <v:group id="Group 742" o:spid="_x0000_s1027" style="position:absolute;left:5557;top:352;width:959;height:526" coordorigin="5557,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XsKX8UAAADcAAAADwAAAGRycy9kb3ducmV2LnhtbESPT4vCMBTE78J+h/AW&#10;vGnaFUWrUUR2lz2I4B8Qb4/m2Rabl9Jk2/rtjSB4HGbmN8xi1ZlSNFS7wrKCeBiBIE6tLjhTcDr+&#10;DKYgnEfWWFomBXdysFp+9BaYaNvynpqDz0SAsEtQQe59lUjp0pwMuqGtiIN3tbVBH2SdSV1jG+Cm&#10;lF9RNJEGCw4LOVa0ySm9Hf6Ngt8W2/Uo/m62t+vmfjmOd+dtTEr1P7v1HISnzr/Dr/afVjCezeB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l7Cl/FAAAA3AAA&#10;AA8AAAAAAAAAAAAAAAAAqgIAAGRycy9kb3ducmV2LnhtbFBLBQYAAAAABAAEAPoAAACcAwAAAAA=&#10;">
                  <v:shape id="Freeform 743" o:spid="_x0000_s1028" style="position:absolute;left:5557;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gFG8IA&#10;AADcAAAADwAAAGRycy9kb3ducmV2LnhtbERPTWvCQBC9F/oflil4q5t6CDZ1FSsI9VJqbMHjkJ0m&#10;wezsmt2atL/eOQg9Pt73YjW6Tl2oj61nA0/TDBRx5W3LtYHPw/ZxDiomZIudZzLwSxFWy/u7BRbW&#10;D7ynS5lqJSEcCzTQpBQKrWPVkMM49YFYuG/fO0wC+1rbHgcJd52eZVmuHbYsDQ0G2jRUncofJyXu&#10;I//qXofd+Tkct6H88+8zezRm8jCuX0AlGtO/+OZ+swbyTObLGTkCen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uAUbwgAAANwAAAAPAAAAAAAAAAAAAAAAAJgCAABkcnMvZG93&#10;bnJldi54bWxQSwUGAAAAAAQABAD1AAAAhwMAAAAA&#10;" path="m,526r958,l958,,,,,526xe" fillcolor="#7f539b" stroked="f">
                    <v:path arrowok="t" o:connecttype="custom" o:connectlocs="0,878;958,878;958,352;0,352;0,878" o:connectangles="0,0,0,0,0"/>
                  </v:shape>
                </v:group>
                <v:group id="Group 740" o:spid="_x0000_s1029" style="position:absolute;left:6509;top:352;width:959;height:526" coordorigin="6509,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IvKixgAAANwA&#10;AAAPAAAAAAAAAAAAAAAAAKoCAABkcnMvZG93bnJldi54bWxQSwUGAAAAAAQABAD6AAAAnQMAAAAA&#10;">
                  <v:shape id="Freeform 741" o:spid="_x0000_s1030" style="position:absolute;left:6509;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EscUA&#10;AADcAAAADwAAAGRycy9kb3ducmV2LnhtbESPUWvCQBCE3wv+h2OFvpR6MQUr0VNKRdoHoTb1Byy5&#10;NYnmdkPuNPHfe4VCH4eZ+YZZrgfXqCt1vhY2MJ0koIgLsTWXBg4/2+c5KB+QLTbCZOBGHtar0cMS&#10;Mys9f9M1D6WKEPYZGqhCaDOtfVGRQz+Rljh6R+kchii7UtsO+wh3jU6TZKYd1hwXKmzpvaLinF+c&#10;gX3hzrenTZPXfvd1ktf5h6C8GPM4Ht4WoAIN4T/81/60BmZJCr9n4hH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f4SxxQAAANwAAAAPAAAAAAAAAAAAAAAAAJgCAABkcnMv&#10;ZG93bnJldi54bWxQSwUGAAAAAAQABAD1AAAAigMAAAAA&#10;" path="m,526r958,l958,,,,,526xe" fillcolor="#9675af" stroked="f">
                    <v:path arrowok="t" o:connecttype="custom" o:connectlocs="0,878;958,878;958,352;0,352;0,878" o:connectangles="0,0,0,0,0"/>
                  </v:shape>
                </v:group>
                <v:group id="Group 738" o:spid="_x0000_s1031" style="position:absolute;left:7456;top:352;width:959;height:526" coordorigin="7456,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zJTsQAAADcAAAADwAAAGRycy9kb3ducmV2LnhtbESPQYvCMBSE7wv+h/AE&#10;b2taZUWqUURUPIiwKoi3R/Nsi81LaWJb/71ZEPY4zMw3zHzZmVI0VLvCsoJ4GIEgTq0uOFNwOW+/&#10;pyCcR9ZYWiYFL3KwXPS+5pho2/IvNSefiQBhl6CC3PsqkdKlORl0Q1sRB+9ua4M+yDqTusY2wE0p&#10;R1E0kQYLDgs5VrTOKX2cnkbBrsV2NY43zeFxX79u55/j9RCTUoN+t5qB8NT5//CnvdcKJtEY/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7zJTsQAAADcAAAA&#10;DwAAAAAAAAAAAAAAAACqAgAAZHJzL2Rvd25yZXYueG1sUEsFBgAAAAAEAAQA+gAAAJsDAAAAAA==&#10;">
                  <v:shape id="Freeform 739" o:spid="_x0000_s1032" style="position:absolute;left:7456;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mHw8UA&#10;AADcAAAADwAAAGRycy9kb3ducmV2LnhtbESPQWvCQBSE7wX/w/IEL0E3lRBK6ioiansK1njp7ZF9&#10;TVKzb0N2q8m/7xaEHoeZ+YZZbQbTihv1rrGs4HkRgyAurW64UnApDvMXEM4ja2wtk4KRHGzWk6cV&#10;Ztre+YNuZ1+JAGGXoYLa+y6T0pU1GXQL2xEH78v2Bn2QfSV1j/cAN61cxnEqDTYcFmrsaFdTeT3/&#10;GAXR0RbuMNpoeXrj73w/RJ9Fkis1mw7bVxCeBv8ffrTftYI0TuDvTDg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SYfDxQAAANwAAAAPAAAAAAAAAAAAAAAAAJgCAABkcnMv&#10;ZG93bnJldi54bWxQSwUGAAAAAAQABAD1AAAAigMAAAAA&#10;" path="m,526r958,l958,,,,,526xe" fillcolor="#b9a5cb" stroked="f">
                    <v:path arrowok="t" o:connecttype="custom" o:connectlocs="0,878;958,878;958,352;0,352;0,878" o:connectangles="0,0,0,0,0"/>
                  </v:shape>
                </v:group>
                <v:group id="Group 736" o:spid="_x0000_s1033" style="position:absolute;left:8413;top:352;width:959;height:526" coordorigin="8413,352"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n0ocQAAADcAAAA&#10;DwAAAAAAAAAAAAAAAACqAgAAZHJzL2Rvd25yZXYueG1sUEsFBgAAAAAEAAQA+gAAAJsDAAAAAA==&#10;">
                  <v:shape id="Freeform 737" o:spid="_x0000_s1034" style="position:absolute;left:8413;top:352;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iwkcMA&#10;AADcAAAADwAAAGRycy9kb3ducmV2LnhtbESPQWsCMRSE70L/Q3iF3jSp0KVsjVIKBS8WXHvx9ti8&#10;7q5uXpbNU9P++kYQPA4z8w2zWCXfqzONsQts4XlmQBHXwXXcWPjefU5fQUVBdtgHJgu/FGG1fJgs&#10;sHThwls6V9KoDOFYooVWZCi1jnVLHuMsDMTZ+wmjR8lybLQb8ZLhvtdzYwrtseO80OJAHy3Vx+rk&#10;LaQm7hJvZG9i9SK4Dn+4+TpY+/SY3t9ACSW5h2/ttbNQmAKuZ/IR0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iwkcMAAADcAAAADwAAAAAAAAAAAAAAAACYAgAAZHJzL2Rv&#10;d25yZXYueG1sUEsFBgAAAAAEAAQA9QAAAIgDAAAAAA==&#10;" path="m,526r958,l958,,,,,526xe" fillcolor="#dcd3e6" stroked="f">
                    <v:path arrowok="t" o:connecttype="custom" o:connectlocs="0,878;958,878;958,352;0,352;0,878" o:connectangles="0,0,0,0,0"/>
                  </v:shape>
                </v:group>
                <v:group id="Group 734" o:spid="_x0000_s1035" style="position:absolute;left:1580;top:352;width:3977;height:526" coordorigin="1580,352" coordsize="3977,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shape id="Freeform 735" o:spid="_x0000_s1036" style="position:absolute;left:1580;top:352;width:3977;height:526;visibility:visible;mso-wrap-style:square;v-text-anchor:top" coordsize="3977,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oam8QA&#10;AADcAAAADwAAAGRycy9kb3ducmV2LnhtbESPQWvCQBSE70L/w/KE3nRja1VSN6EUA14bI72+Zp9J&#10;aPZtmt1q4q93CwWPw8x8w2zTwbTiTL1rLCtYzCMQxKXVDVcKikM224BwHllja5kUjOQgTR4mW4y1&#10;vfAHnXNfiQBhF6OC2vsultKVNRl0c9sRB+9ke4M+yL6SusdLgJtWPkXRShpsOCzU2NF7TeV3/msU&#10;5Pq5uB6+1j+7TyS9e+ky24xHpR6nw9srCE+Dv4f/23utYB0t4e9MOAIy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6GpvEAAAA3AAAAA8AAAAAAAAAAAAAAAAAmAIAAGRycy9k&#10;b3ducmV2LnhtbFBLBQYAAAAABAAEAPUAAACJAwAAAAA=&#10;" path="m,526r3977,l3977,,,,,526xe" fillcolor="#6b308a" stroked="f">
                    <v:path arrowok="t" o:connecttype="custom" o:connectlocs="0,878;3977,878;3977,352;0,352;0,878" o:connectangles="0,0,0,0,0"/>
                  </v:shape>
                </v:group>
                <w10:wrap anchorx="page"/>
              </v:group>
            </w:pict>
          </mc:Fallback>
        </mc:AlternateContent>
      </w:r>
    </w:p>
    <w:p w:rsidR="004C6120" w:rsidRPr="003B022E" w:rsidRDefault="004C6120" w:rsidP="004C6120">
      <w:pPr>
        <w:spacing w:before="480" w:after="0" w:line="240" w:lineRule="auto"/>
        <w:rPr>
          <w:lang w:val="es-ES"/>
        </w:rPr>
      </w:pPr>
      <w:r w:rsidRPr="003B022E">
        <w:rPr>
          <w:lang w:val="es-ES"/>
        </w:rPr>
        <w:t>C0 M50 Y100 K8</w:t>
      </w:r>
      <w:r w:rsidRPr="003B022E">
        <w:rPr>
          <w:lang w:val="es-ES"/>
        </w:rPr>
        <w:tab/>
      </w:r>
      <w:r w:rsidRPr="003B022E">
        <w:rPr>
          <w:lang w:val="es-ES"/>
        </w:rPr>
        <w:tab/>
      </w:r>
      <w:r w:rsidRPr="003B022E">
        <w:rPr>
          <w:lang w:val="es-ES"/>
        </w:rPr>
        <w:tab/>
      </w:r>
      <w:r w:rsidRPr="003B022E">
        <w:rPr>
          <w:lang w:val="es-ES"/>
        </w:rPr>
        <w:tab/>
      </w:r>
      <w:r w:rsidRPr="003B022E">
        <w:rPr>
          <w:lang w:val="es-ES"/>
        </w:rPr>
        <w:tab/>
      </w:r>
      <w:r w:rsidRPr="003B022E">
        <w:rPr>
          <w:lang w:val="es-ES"/>
        </w:rPr>
        <w:tab/>
      </w:r>
      <w:r w:rsidRPr="003B022E">
        <w:rPr>
          <w:lang w:val="es-ES"/>
        </w:rPr>
        <w:tab/>
        <w:t>R247 G148 B30</w:t>
      </w:r>
    </w:p>
    <w:p w:rsidR="004C6120" w:rsidRPr="003B022E" w:rsidRDefault="004C6120" w:rsidP="004C6120">
      <w:pPr>
        <w:rPr>
          <w:lang w:val="es-ES"/>
        </w:rPr>
      </w:pPr>
      <w:r>
        <w:rPr>
          <w:noProof/>
          <w:lang w:eastAsia="en-GB"/>
        </w:rPr>
        <mc:AlternateContent>
          <mc:Choice Requires="wpg">
            <w:drawing>
              <wp:anchor distT="0" distB="0" distL="114300" distR="114300" simplePos="0" relativeHeight="251667456" behindDoc="1" locked="0" layoutInCell="1" allowOverlap="1" wp14:anchorId="47879AF4" wp14:editId="38506014">
                <wp:simplePos x="0" y="0"/>
                <wp:positionH relativeFrom="page">
                  <wp:posOffset>899795</wp:posOffset>
                </wp:positionH>
                <wp:positionV relativeFrom="paragraph">
                  <wp:posOffset>-635</wp:posOffset>
                </wp:positionV>
                <wp:extent cx="4955540" cy="352425"/>
                <wp:effectExtent l="0" t="0" r="0" b="0"/>
                <wp:wrapNone/>
                <wp:docPr id="56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5540" cy="352425"/>
                          <a:chOff x="1577" y="390"/>
                          <a:chExt cx="7804" cy="555"/>
                        </a:xfrm>
                      </wpg:grpSpPr>
                      <wpg:grpSp>
                        <wpg:cNvPr id="567" name="Group 691"/>
                        <wpg:cNvGrpSpPr>
                          <a:grpSpLocks/>
                        </wpg:cNvGrpSpPr>
                        <wpg:grpSpPr bwMode="auto">
                          <a:xfrm>
                            <a:off x="5557" y="409"/>
                            <a:ext cx="959" cy="526"/>
                            <a:chOff x="5557" y="409"/>
                            <a:chExt cx="959" cy="526"/>
                          </a:xfrm>
                        </wpg:grpSpPr>
                        <wps:wsp>
                          <wps:cNvPr id="568" name="Freeform 692"/>
                          <wps:cNvSpPr>
                            <a:spLocks/>
                          </wps:cNvSpPr>
                          <wps:spPr bwMode="auto">
                            <a:xfrm>
                              <a:off x="5557" y="409"/>
                              <a:ext cx="959" cy="526"/>
                            </a:xfrm>
                            <a:custGeom>
                              <a:avLst/>
                              <a:gdLst>
                                <a:gd name="T0" fmla="+- 0 5557 5557"/>
                                <a:gd name="T1" fmla="*/ T0 w 959"/>
                                <a:gd name="T2" fmla="+- 0 935 409"/>
                                <a:gd name="T3" fmla="*/ 935 h 526"/>
                                <a:gd name="T4" fmla="+- 0 6515 5557"/>
                                <a:gd name="T5" fmla="*/ T4 w 959"/>
                                <a:gd name="T6" fmla="+- 0 935 409"/>
                                <a:gd name="T7" fmla="*/ 935 h 526"/>
                                <a:gd name="T8" fmla="+- 0 6515 5557"/>
                                <a:gd name="T9" fmla="*/ T8 w 959"/>
                                <a:gd name="T10" fmla="+- 0 409 409"/>
                                <a:gd name="T11" fmla="*/ 409 h 526"/>
                                <a:gd name="T12" fmla="+- 0 5557 5557"/>
                                <a:gd name="T13" fmla="*/ T12 w 959"/>
                                <a:gd name="T14" fmla="+- 0 409 409"/>
                                <a:gd name="T15" fmla="*/ 409 h 526"/>
                                <a:gd name="T16" fmla="+- 0 5557 5557"/>
                                <a:gd name="T17" fmla="*/ T16 w 959"/>
                                <a:gd name="T18" fmla="+- 0 935 409"/>
                                <a:gd name="T19" fmla="*/ 935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FAA74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69" name="Group 689"/>
                        <wpg:cNvGrpSpPr>
                          <a:grpSpLocks/>
                        </wpg:cNvGrpSpPr>
                        <wpg:grpSpPr bwMode="auto">
                          <a:xfrm>
                            <a:off x="6509" y="409"/>
                            <a:ext cx="959" cy="526"/>
                            <a:chOff x="6509" y="409"/>
                            <a:chExt cx="959" cy="526"/>
                          </a:xfrm>
                        </wpg:grpSpPr>
                        <wps:wsp>
                          <wps:cNvPr id="570" name="Freeform 690"/>
                          <wps:cNvSpPr>
                            <a:spLocks/>
                          </wps:cNvSpPr>
                          <wps:spPr bwMode="auto">
                            <a:xfrm>
                              <a:off x="6509" y="409"/>
                              <a:ext cx="959" cy="526"/>
                            </a:xfrm>
                            <a:custGeom>
                              <a:avLst/>
                              <a:gdLst>
                                <a:gd name="T0" fmla="+- 0 6509 6509"/>
                                <a:gd name="T1" fmla="*/ T0 w 959"/>
                                <a:gd name="T2" fmla="+- 0 935 409"/>
                                <a:gd name="T3" fmla="*/ 935 h 526"/>
                                <a:gd name="T4" fmla="+- 0 7467 6509"/>
                                <a:gd name="T5" fmla="*/ T4 w 959"/>
                                <a:gd name="T6" fmla="+- 0 935 409"/>
                                <a:gd name="T7" fmla="*/ 935 h 526"/>
                                <a:gd name="T8" fmla="+- 0 7467 6509"/>
                                <a:gd name="T9" fmla="*/ T8 w 959"/>
                                <a:gd name="T10" fmla="+- 0 409 409"/>
                                <a:gd name="T11" fmla="*/ 409 h 526"/>
                                <a:gd name="T12" fmla="+- 0 6509 6509"/>
                                <a:gd name="T13" fmla="*/ T12 w 959"/>
                                <a:gd name="T14" fmla="+- 0 409 409"/>
                                <a:gd name="T15" fmla="*/ 409 h 526"/>
                                <a:gd name="T16" fmla="+- 0 6509 6509"/>
                                <a:gd name="T17" fmla="*/ T16 w 959"/>
                                <a:gd name="T18" fmla="+- 0 935 409"/>
                                <a:gd name="T19" fmla="*/ 935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FCBB7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1" name="Group 687"/>
                        <wpg:cNvGrpSpPr>
                          <a:grpSpLocks/>
                        </wpg:cNvGrpSpPr>
                        <wpg:grpSpPr bwMode="auto">
                          <a:xfrm>
                            <a:off x="7456" y="409"/>
                            <a:ext cx="959" cy="526"/>
                            <a:chOff x="7456" y="409"/>
                            <a:chExt cx="959" cy="526"/>
                          </a:xfrm>
                        </wpg:grpSpPr>
                        <wps:wsp>
                          <wps:cNvPr id="572" name="Freeform 688"/>
                          <wps:cNvSpPr>
                            <a:spLocks/>
                          </wps:cNvSpPr>
                          <wps:spPr bwMode="auto">
                            <a:xfrm>
                              <a:off x="7456" y="409"/>
                              <a:ext cx="959" cy="526"/>
                            </a:xfrm>
                            <a:custGeom>
                              <a:avLst/>
                              <a:gdLst>
                                <a:gd name="T0" fmla="+- 0 7456 7456"/>
                                <a:gd name="T1" fmla="*/ T0 w 959"/>
                                <a:gd name="T2" fmla="+- 0 935 409"/>
                                <a:gd name="T3" fmla="*/ 935 h 526"/>
                                <a:gd name="T4" fmla="+- 0 8414 7456"/>
                                <a:gd name="T5" fmla="*/ T4 w 959"/>
                                <a:gd name="T6" fmla="+- 0 935 409"/>
                                <a:gd name="T7" fmla="*/ 935 h 526"/>
                                <a:gd name="T8" fmla="+- 0 8414 7456"/>
                                <a:gd name="T9" fmla="*/ T8 w 959"/>
                                <a:gd name="T10" fmla="+- 0 409 409"/>
                                <a:gd name="T11" fmla="*/ 409 h 526"/>
                                <a:gd name="T12" fmla="+- 0 7456 7456"/>
                                <a:gd name="T13" fmla="*/ T12 w 959"/>
                                <a:gd name="T14" fmla="+- 0 409 409"/>
                                <a:gd name="T15" fmla="*/ 409 h 526"/>
                                <a:gd name="T16" fmla="+- 0 7456 7456"/>
                                <a:gd name="T17" fmla="*/ T16 w 959"/>
                                <a:gd name="T18" fmla="+- 0 935 409"/>
                                <a:gd name="T19" fmla="*/ 935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FED6A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3" name="Group 685"/>
                        <wpg:cNvGrpSpPr>
                          <a:grpSpLocks/>
                        </wpg:cNvGrpSpPr>
                        <wpg:grpSpPr bwMode="auto">
                          <a:xfrm>
                            <a:off x="8413" y="409"/>
                            <a:ext cx="959" cy="526"/>
                            <a:chOff x="8413" y="409"/>
                            <a:chExt cx="959" cy="526"/>
                          </a:xfrm>
                        </wpg:grpSpPr>
                        <wps:wsp>
                          <wps:cNvPr id="574" name="Freeform 686"/>
                          <wps:cNvSpPr>
                            <a:spLocks/>
                          </wps:cNvSpPr>
                          <wps:spPr bwMode="auto">
                            <a:xfrm>
                              <a:off x="8413" y="409"/>
                              <a:ext cx="959" cy="526"/>
                            </a:xfrm>
                            <a:custGeom>
                              <a:avLst/>
                              <a:gdLst>
                                <a:gd name="T0" fmla="+- 0 8413 8413"/>
                                <a:gd name="T1" fmla="*/ T0 w 959"/>
                                <a:gd name="T2" fmla="+- 0 935 409"/>
                                <a:gd name="T3" fmla="*/ 935 h 526"/>
                                <a:gd name="T4" fmla="+- 0 9371 8413"/>
                                <a:gd name="T5" fmla="*/ T4 w 959"/>
                                <a:gd name="T6" fmla="+- 0 935 409"/>
                                <a:gd name="T7" fmla="*/ 935 h 526"/>
                                <a:gd name="T8" fmla="+- 0 9371 8413"/>
                                <a:gd name="T9" fmla="*/ T8 w 959"/>
                                <a:gd name="T10" fmla="+- 0 409 409"/>
                                <a:gd name="T11" fmla="*/ 409 h 526"/>
                                <a:gd name="T12" fmla="+- 0 8413 8413"/>
                                <a:gd name="T13" fmla="*/ T12 w 959"/>
                                <a:gd name="T14" fmla="+- 0 409 409"/>
                                <a:gd name="T15" fmla="*/ 409 h 526"/>
                                <a:gd name="T16" fmla="+- 0 8413 8413"/>
                                <a:gd name="T17" fmla="*/ T16 w 959"/>
                                <a:gd name="T18" fmla="+- 0 935 409"/>
                                <a:gd name="T19" fmla="*/ 935 h 526"/>
                              </a:gdLst>
                              <a:ahLst/>
                              <a:cxnLst>
                                <a:cxn ang="0">
                                  <a:pos x="T1" y="T3"/>
                                </a:cxn>
                                <a:cxn ang="0">
                                  <a:pos x="T5" y="T7"/>
                                </a:cxn>
                                <a:cxn ang="0">
                                  <a:pos x="T9" y="T11"/>
                                </a:cxn>
                                <a:cxn ang="0">
                                  <a:pos x="T13" y="T15"/>
                                </a:cxn>
                                <a:cxn ang="0">
                                  <a:pos x="T17" y="T19"/>
                                </a:cxn>
                              </a:cxnLst>
                              <a:rect l="0" t="0" r="r" b="b"/>
                              <a:pathLst>
                                <a:path w="959" h="526">
                                  <a:moveTo>
                                    <a:pt x="0" y="526"/>
                                  </a:moveTo>
                                  <a:lnTo>
                                    <a:pt x="958" y="526"/>
                                  </a:lnTo>
                                  <a:lnTo>
                                    <a:pt x="958" y="0"/>
                                  </a:lnTo>
                                  <a:lnTo>
                                    <a:pt x="0" y="0"/>
                                  </a:lnTo>
                                  <a:lnTo>
                                    <a:pt x="0" y="526"/>
                                  </a:lnTo>
                                  <a:close/>
                                </a:path>
                              </a:pathLst>
                            </a:custGeom>
                            <a:solidFill>
                              <a:srgbClr val="FFEBD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5" name="Group 683"/>
                        <wpg:cNvGrpSpPr>
                          <a:grpSpLocks/>
                        </wpg:cNvGrpSpPr>
                        <wpg:grpSpPr bwMode="auto">
                          <a:xfrm>
                            <a:off x="1587" y="400"/>
                            <a:ext cx="3977" cy="526"/>
                            <a:chOff x="1587" y="400"/>
                            <a:chExt cx="3977" cy="526"/>
                          </a:xfrm>
                        </wpg:grpSpPr>
                        <wps:wsp>
                          <wps:cNvPr id="576" name="Freeform 684"/>
                          <wps:cNvSpPr>
                            <a:spLocks/>
                          </wps:cNvSpPr>
                          <wps:spPr bwMode="auto">
                            <a:xfrm>
                              <a:off x="1587" y="400"/>
                              <a:ext cx="3977" cy="526"/>
                            </a:xfrm>
                            <a:custGeom>
                              <a:avLst/>
                              <a:gdLst>
                                <a:gd name="T0" fmla="+- 0 1587 1587"/>
                                <a:gd name="T1" fmla="*/ T0 w 3977"/>
                                <a:gd name="T2" fmla="+- 0 926 400"/>
                                <a:gd name="T3" fmla="*/ 926 h 526"/>
                                <a:gd name="T4" fmla="+- 0 5564 1587"/>
                                <a:gd name="T5" fmla="*/ T4 w 3977"/>
                                <a:gd name="T6" fmla="+- 0 926 400"/>
                                <a:gd name="T7" fmla="*/ 926 h 526"/>
                                <a:gd name="T8" fmla="+- 0 5564 1587"/>
                                <a:gd name="T9" fmla="*/ T8 w 3977"/>
                                <a:gd name="T10" fmla="+- 0 400 400"/>
                                <a:gd name="T11" fmla="*/ 400 h 526"/>
                                <a:gd name="T12" fmla="+- 0 1587 1587"/>
                                <a:gd name="T13" fmla="*/ T12 w 3977"/>
                                <a:gd name="T14" fmla="+- 0 400 400"/>
                                <a:gd name="T15" fmla="*/ 400 h 526"/>
                                <a:gd name="T16" fmla="+- 0 1587 1587"/>
                                <a:gd name="T17" fmla="*/ T16 w 3977"/>
                                <a:gd name="T18" fmla="+- 0 926 400"/>
                                <a:gd name="T19" fmla="*/ 926 h 526"/>
                              </a:gdLst>
                              <a:ahLst/>
                              <a:cxnLst>
                                <a:cxn ang="0">
                                  <a:pos x="T1" y="T3"/>
                                </a:cxn>
                                <a:cxn ang="0">
                                  <a:pos x="T5" y="T7"/>
                                </a:cxn>
                                <a:cxn ang="0">
                                  <a:pos x="T9" y="T11"/>
                                </a:cxn>
                                <a:cxn ang="0">
                                  <a:pos x="T13" y="T15"/>
                                </a:cxn>
                                <a:cxn ang="0">
                                  <a:pos x="T17" y="T19"/>
                                </a:cxn>
                              </a:cxnLst>
                              <a:rect l="0" t="0" r="r" b="b"/>
                              <a:pathLst>
                                <a:path w="3977" h="526">
                                  <a:moveTo>
                                    <a:pt x="0" y="526"/>
                                  </a:moveTo>
                                  <a:lnTo>
                                    <a:pt x="3977" y="526"/>
                                  </a:lnTo>
                                  <a:lnTo>
                                    <a:pt x="3977" y="0"/>
                                  </a:lnTo>
                                  <a:lnTo>
                                    <a:pt x="0" y="0"/>
                                  </a:lnTo>
                                  <a:lnTo>
                                    <a:pt x="0" y="526"/>
                                  </a:lnTo>
                                  <a:close/>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82" o:spid="_x0000_s1026" style="position:absolute;margin-left:70.85pt;margin-top:-.05pt;width:390.2pt;height:27.75pt;z-index:-251649024;mso-position-horizontal-relative:page" coordorigin="1577,390" coordsize="7804,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">
                <v:group id="Group 691" o:spid="_x0000_s1027" style="position:absolute;left:5557;top:409;width:959;height:526" coordorigin="5557,409"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1LkcUAAADcAAAADwAAAGRycy9kb3ducmV2LnhtbESPQYvCMBSE78L+h/CE&#10;vWnaXdSlGkXEXTyIoC6It0fzbIvNS2liW/+9EQSPw8x8w8wWnSlFQ7UrLCuIhxEI4tTqgjMF/8ff&#10;wQ8I55E1lpZJwZ0cLOYfvRkm2ra8p+bgMxEg7BJUkHtfJVK6NCeDbmgr4uBdbG3QB1lnUtfYBrgp&#10;5VcUjaXBgsNCjhWtckqvh5tR8Ndiu/yO1832elndz8fR7rSNSanPfrecgvDU+Xf41d5oBaPxB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J9S5HFAAAA3AAA&#10;AA8AAAAAAAAAAAAAAAAAqgIAAGRycy9kb3ducmV2LnhtbFBLBQYAAAAABAAEAPoAAACcAwAAAAA=&#10;">
                  <v:shape id="Freeform 692" o:spid="_x0000_s1028" style="position:absolute;left:5557;top:409;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0ETMIA&#10;AADcAAAADwAAAGRycy9kb3ducmV2LnhtbERPTWuDQBC9B/Iflin0IskaoTbYrBJCC6XUQzWQ6+BO&#10;VerOiruJ9t93D4UcH+/7UCxmEDeaXG9ZwW4bgyBurO65VXCu3zZ7EM4jaxwsk4JfclDk69UBM21n&#10;/qJb5VsRQthlqKDzfsykdE1HBt3WjsSB+7aTQR/g1Eo94RzCzSCTOE6lwZ5DQ4cjnTpqfqqrUfCZ&#10;RPNz3FyuNmpLaV/Lj9LUqVKPD8vxBYSnxd/F/+53reApDWvDmXAE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PQRMwgAAANwAAAAPAAAAAAAAAAAAAAAAAJgCAABkcnMvZG93&#10;bnJldi54bWxQSwUGAAAAAAQABAD1AAAAhwMAAAAA&#10;" path="m,526r958,l958,,,,,526xe" fillcolor="#faa74a" stroked="f">
                    <v:path arrowok="t" o:connecttype="custom" o:connectlocs="0,935;958,935;958,409;0,409;0,935" o:connectangles="0,0,0,0,0"/>
                  </v:shape>
                </v:group>
                <v:group id="Group 689" o:spid="_x0000_s1029" style="position:absolute;left:6509;top:409;width:959;height:526" coordorigin="6509,409"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56eMUAAADcAAAADwAAAGRycy9kb3ducmV2LnhtbESPQYvCMBSE78L+h/CE&#10;vWnaXRS3GkXEXTyIoC6It0fzbIvNS2liW/+9EQSPw8x8w8wWnSlFQ7UrLCuIhxEI4tTqgjMF/8ff&#10;wQSE88gaS8uk4E4OFvOP3gwTbVveU3PwmQgQdgkqyL2vEildmpNBN7QVcfAutjbog6wzqWtsA9yU&#10;8iuKxtJgwWEhx4pWOaXXw80o+GuxXX7H62Z7vazu5+Nod9rGpNRnv1tOQXjq/Dv8am+0gtH4B5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yuenjFAAAA3AAA&#10;AA8AAAAAAAAAAAAAAAAAqgIAAGRycy9kb3ducmV2LnhtbFBLBQYAAAAABAAEAPoAAACcAwAAAAA=&#10;">
                  <v:shape id="Freeform 690" o:spid="_x0000_s1030" style="position:absolute;left:6509;top:409;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zIYcEA&#10;AADcAAAADwAAAGRycy9kb3ducmV2LnhtbERPy0rDQBTdF/yH4QrumklDNRIzDaFQdCemLW4vmZsH&#10;Zu6EzKSN/frOQnB5OO+8WMwgLjS53rKCTRSDIK6t7rlVcDoe1q8gnEfWOFgmBb/koNg9rHLMtL3y&#10;F10q34oQwi5DBZ33Yyalqzsy6CI7EgeusZNBH+DUSj3hNYSbQSZx/CIN9hwaOhxp31H9U81Gweet&#10;Spp5eSe7Tcst6XnzncRnpZ4el/INhKfF/4v/3B9awXMa5ocz4QjI3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cyGHBAAAA3AAAAA8AAAAAAAAAAAAAAAAAmAIAAGRycy9kb3du&#10;cmV2LnhtbFBLBQYAAAAABAAEAPUAAACGAwAAAAA=&#10;" path="m,526r958,l958,,,,,526xe" fillcolor="#fcbb75" stroked="f">
                    <v:path arrowok="t" o:connecttype="custom" o:connectlocs="0,935;958,935;958,409;0,409;0,935" o:connectangles="0,0,0,0,0"/>
                  </v:shape>
                </v:group>
                <v:group id="Group 687" o:spid="_x0000_s1031" style="position:absolute;left:7456;top:409;width:959;height:526" coordorigin="7456,409"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Hgo8QAAADcAAAADwAAAGRycy9kb3ducmV2LnhtbESPQYvCMBSE78L+h/AW&#10;vGnaFV2pRhHZFQ8iqAvi7dE822LzUppsW/+9EQSPw8x8w8yXnSlFQ7UrLCuIhxEI4tTqgjMFf6ff&#10;wRSE88gaS8uk4E4OlouP3hwTbVs+UHP0mQgQdgkqyL2vEildmpNBN7QVcfCutjbog6wzqWtsA9yU&#10;8iuKJtJgwWEhx4rWOaW3479RsGmxXY3in2Z3u67vl9N4f97FpFT/s1vNQHjq/Dv8am+1gv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wHgo8QAAADcAAAA&#10;DwAAAAAAAAAAAAAAAACqAgAAZHJzL2Rvd25yZXYueG1sUEsFBgAAAAAEAAQA+gAAAJsDAAAAAA==&#10;">
                  <v:shape id="Freeform 688" o:spid="_x0000_s1032" style="position:absolute;left:7456;top:409;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DDcQA&#10;AADcAAAADwAAAGRycy9kb3ducmV2LnhtbESPQWvCQBSE7wX/w/KE3upGwVaiq2iLNHgpmnp/ZJ+b&#10;YPZtzK4x/feuIPQ4zMw3zGLV21p01PrKsYLxKAFBXDhdsVHwm2/fZiB8QNZYOyYFf+RhtRy8LDDV&#10;7sZ76g7BiAhhn6KCMoQmldIXJVn0I9cQR+/kWoshytZI3eItwm0tJ0nyLi1WHBdKbOizpOJ8uFoF&#10;2VjPfnK32Rw7efnKrjvzvc+NUq/Dfj0HEagP/+FnO9MKph8TeJyJR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ww3EAAAA3AAAAA8AAAAAAAAAAAAAAAAAmAIAAGRycy9k&#10;b3ducmV2LnhtbFBLBQYAAAAABAAEAPUAAACJAwAAAAA=&#10;" path="m,526r958,l958,,,,,526xe" fillcolor="#fed6a9" stroked="f">
                    <v:path arrowok="t" o:connecttype="custom" o:connectlocs="0,935;958,935;958,409;0,409;0,935" o:connectangles="0,0,0,0,0"/>
                  </v:shape>
                </v:group>
                <v:group id="Group 685" o:spid="_x0000_s1033" style="position:absolute;left:8413;top:409;width:959;height:526" coordorigin="8413,409" coordsize="959,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T8YAAADcAAAADwAAAGRycy9kb3ducmV2LnhtbESPQWvCQBSE7wX/w/IK&#10;3ppNlLSSZhWRKh5CoSqU3h7ZZxLMvg3ZbRL/fbdQ6HGYmW+YfDOZVgzUu8aygiSKQRCXVjdcKbic&#10;908rEM4ja2wtk4I7OdisZw85ZtqO/EHDyVciQNhlqKD2vsukdGVNBl1kO+LgXW1v0AfZV1L3OAa4&#10;aeUijp+lwYbDQo0d7Woqb6dvo+Aw4rhdJm9Dcbvu7l/n9P2zSEip+eO0fQXhafL/4b/2UStIX5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n9tPxgAAANwA&#10;AAAPAAAAAAAAAAAAAAAAAKoCAABkcnMvZG93bnJldi54bWxQSwUGAAAAAAQABAD6AAAAnQMAAAAA&#10;">
                  <v:shape id="Freeform 686" o:spid="_x0000_s1034" style="position:absolute;left:8413;top:409;width:959;height:526;visibility:visible;mso-wrap-style:square;v-text-anchor:top" coordsize="959,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aCYcMA&#10;AADcAAAADwAAAGRycy9kb3ducmV2LnhtbESP0WrCQBRE3wX/YbmCb7qJVlNSNyLSUt/E6AdcsrdJ&#10;aPZu2N0m6d93C4U+DjNzhjkcJ9OJgZxvLStI1wkI4srqlmsFj/vb6hmED8gaO8uk4Js8HIv57IC5&#10;tiPfaChDLSKEfY4KmhD6XEpfNWTQr21PHL0P6wyGKF0ttcMxwk0nN0mylwZbjgsN9nRuqPosv4yC&#10;O4dKvmfTVZevXTqOW3c5D5lSy8V0egERaAr/4b/2RSvYZU/weyYeAVn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aCYcMAAADcAAAADwAAAAAAAAAAAAAAAACYAgAAZHJzL2Rv&#10;d25yZXYueG1sUEsFBgAAAAAEAAQA9QAAAIgDAAAAAA==&#10;" path="m,526r958,l958,,,,,526xe" fillcolor="#ffebd6" stroked="f">
                    <v:path arrowok="t" o:connecttype="custom" o:connectlocs="0,935;958,935;958,409;0,409;0,935" o:connectangles="0,0,0,0,0"/>
                  </v:shape>
                </v:group>
                <v:group id="Group 683" o:spid="_x0000_s1035" style="position:absolute;left:1587;top:400;width:3977;height:526" coordorigin="1587,400" coordsize="3977,5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rmoMUAAADcAAAADwAAAGRycy9kb3ducmV2LnhtbESPT2vCQBTE7wW/w/KE&#10;3uomllSJriKi4kEK/gHx9sg+k2D2bciuSfz23UKhx2FmfsPMl72pREuNKy0riEcRCOLM6pJzBZfz&#10;9mMKwnlkjZVlUvAiB8vF4G2OqbYdH6k9+VwECLsUFRTe16mULivIoBvZmjh4d9sY9EE2udQNdgFu&#10;KjmOoi9psOSwUGBN64Kyx+lpFOw67Faf8aY9PO7r1+2cfF8PMSn1PuxXMxCeev8f/mvvtYJk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65qDFAAAA3AAA&#10;AA8AAAAAAAAAAAAAAAAAqgIAAGRycy9kb3ducmV2LnhtbFBLBQYAAAAABAAEAPoAAACcAwAAAAA=&#10;">
                  <v:shape id="Freeform 684" o:spid="_x0000_s1036" style="position:absolute;left:1587;top:400;width:3977;height:526;visibility:visible;mso-wrap-style:square;v-text-anchor:top" coordsize="3977,5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TZbMUA&#10;AADcAAAADwAAAGRycy9kb3ducmV2LnhtbESPQWsCMRSE74X+h/AK3mq2Fq2sRim2BelFtIp4e2xe&#10;dxf3vSybqPHfNwXB4zAz3zDTeeRGnanztRMDL/0MFEnhbC2lge3P1/MYlA8oFhsnZOBKHuazx4cp&#10;5tZdZE3nTShVgojP0UAVQptr7YuKGH3ftSTJ+3UdY0iyK7Xt8JLg3OhBlo00Yy1pocKWFhUVx82J&#10;Dezix+t+sb7GsOLl57cMeXA4sjG9p/g+ARUohnv41l5aA8O3EfyfSUdAz/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JNlsxQAAANwAAAAPAAAAAAAAAAAAAAAAAJgCAABkcnMv&#10;ZG93bnJldi54bWxQSwUGAAAAAAQABAD1AAAAigMAAAAA&#10;" path="m,526r3977,l3977,,,,,526xe" fillcolor="#f7941d" stroked="f">
                    <v:path arrowok="t" o:connecttype="custom" o:connectlocs="0,926;3977,926;3977,400;0,400;0,926" o:connectangles="0,0,0,0,0"/>
                  </v:shape>
                </v:group>
                <w10:wrap anchorx="page"/>
              </v:group>
            </w:pict>
          </mc:Fallback>
        </mc:AlternateContent>
      </w:r>
    </w:p>
    <w:p w:rsidR="004C6120" w:rsidRPr="003B022E" w:rsidRDefault="004C6120" w:rsidP="004C6120">
      <w:pPr>
        <w:rPr>
          <w:lang w:val="es-ES"/>
        </w:rPr>
      </w:pPr>
    </w:p>
    <w:p w:rsidR="004C6120" w:rsidRPr="005D2600" w:rsidRDefault="004C6120" w:rsidP="004C6120">
      <w:pPr>
        <w:spacing w:before="480" w:after="0" w:line="240" w:lineRule="auto"/>
        <w:rPr>
          <w:lang w:val="es-ES"/>
        </w:rPr>
      </w:pPr>
      <w:r w:rsidRPr="005D2600">
        <w:rPr>
          <w:lang w:val="es-ES"/>
        </w:rPr>
        <w:t>C100 M22 Y0 K0</w:t>
      </w:r>
      <w:r>
        <w:rPr>
          <w:lang w:val="es-ES"/>
        </w:rPr>
        <w:tab/>
      </w:r>
      <w:r>
        <w:rPr>
          <w:lang w:val="es-ES"/>
        </w:rPr>
        <w:tab/>
      </w:r>
      <w:r>
        <w:rPr>
          <w:lang w:val="es-ES"/>
        </w:rPr>
        <w:tab/>
      </w:r>
      <w:r>
        <w:rPr>
          <w:lang w:val="es-ES"/>
        </w:rPr>
        <w:tab/>
      </w:r>
      <w:r>
        <w:rPr>
          <w:lang w:val="es-ES"/>
        </w:rPr>
        <w:tab/>
      </w:r>
      <w:r>
        <w:rPr>
          <w:lang w:val="es-ES"/>
        </w:rPr>
        <w:tab/>
      </w:r>
      <w:r>
        <w:rPr>
          <w:lang w:val="es-ES"/>
        </w:rPr>
        <w:tab/>
      </w:r>
      <w:r w:rsidRPr="005D2600">
        <w:rPr>
          <w:lang w:val="es-ES"/>
        </w:rPr>
        <w:t>C18 M5 Y0 K0</w:t>
      </w:r>
    </w:p>
    <w:p w:rsidR="004C6120" w:rsidRPr="005D2600" w:rsidRDefault="004C6120" w:rsidP="004C6120">
      <w:pPr>
        <w:rPr>
          <w:lang w:val="es-ES"/>
        </w:rPr>
      </w:pPr>
      <w:r>
        <w:rPr>
          <w:noProof/>
          <w:lang w:eastAsia="en-GB"/>
        </w:rPr>
        <w:drawing>
          <wp:anchor distT="0" distB="0" distL="114300" distR="114300" simplePos="0" relativeHeight="251668480" behindDoc="1" locked="0" layoutInCell="1" allowOverlap="1" wp14:anchorId="7E82A625" wp14:editId="752CD332">
            <wp:simplePos x="0" y="0"/>
            <wp:positionH relativeFrom="page">
              <wp:posOffset>900752</wp:posOffset>
            </wp:positionH>
            <wp:positionV relativeFrom="paragraph">
              <wp:posOffset>-4701</wp:posOffset>
            </wp:positionV>
            <wp:extent cx="4926330" cy="348017"/>
            <wp:effectExtent l="0" t="0" r="7620" b="0"/>
            <wp:wrapNone/>
            <wp:docPr id="732" name="Picture 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99144" cy="360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C6120" w:rsidRPr="005D2600" w:rsidRDefault="004C6120" w:rsidP="004C6120">
      <w:pPr>
        <w:spacing w:before="480" w:after="0" w:line="240" w:lineRule="auto"/>
        <w:rPr>
          <w:lang w:val="es-ES"/>
        </w:rPr>
      </w:pPr>
      <w:r w:rsidRPr="005D2600">
        <w:rPr>
          <w:lang w:val="es-ES"/>
        </w:rPr>
        <w:t>C52 M0 Y100 K0</w:t>
      </w:r>
      <w:r>
        <w:rPr>
          <w:lang w:val="es-ES"/>
        </w:rPr>
        <w:tab/>
      </w:r>
      <w:r>
        <w:rPr>
          <w:lang w:val="es-ES"/>
        </w:rPr>
        <w:tab/>
      </w:r>
      <w:r>
        <w:rPr>
          <w:lang w:val="es-ES"/>
        </w:rPr>
        <w:tab/>
      </w:r>
      <w:r>
        <w:rPr>
          <w:lang w:val="es-ES"/>
        </w:rPr>
        <w:tab/>
      </w:r>
      <w:r>
        <w:rPr>
          <w:lang w:val="es-ES"/>
        </w:rPr>
        <w:tab/>
      </w:r>
      <w:r>
        <w:rPr>
          <w:lang w:val="es-ES"/>
        </w:rPr>
        <w:tab/>
      </w:r>
      <w:r>
        <w:rPr>
          <w:lang w:val="es-ES"/>
        </w:rPr>
        <w:tab/>
      </w:r>
      <w:r w:rsidRPr="005D2600">
        <w:rPr>
          <w:lang w:val="es-ES"/>
        </w:rPr>
        <w:t>C26 M0 Y100 K0</w:t>
      </w:r>
    </w:p>
    <w:p w:rsidR="004C6120" w:rsidRPr="005D2600" w:rsidRDefault="004C6120" w:rsidP="004C6120">
      <w:pPr>
        <w:rPr>
          <w:lang w:val="es-ES"/>
        </w:rPr>
      </w:pPr>
      <w:r>
        <w:rPr>
          <w:noProof/>
          <w:lang w:eastAsia="en-GB"/>
        </w:rPr>
        <w:drawing>
          <wp:anchor distT="0" distB="0" distL="114300" distR="114300" simplePos="0" relativeHeight="251669504" behindDoc="1" locked="0" layoutInCell="1" allowOverlap="1" wp14:anchorId="53AF2BCF" wp14:editId="02308DC7">
            <wp:simplePos x="0" y="0"/>
            <wp:positionH relativeFrom="page">
              <wp:posOffset>900752</wp:posOffset>
            </wp:positionH>
            <wp:positionV relativeFrom="paragraph">
              <wp:posOffset>-332</wp:posOffset>
            </wp:positionV>
            <wp:extent cx="4926330" cy="348017"/>
            <wp:effectExtent l="0" t="0" r="7620" b="0"/>
            <wp:wrapNone/>
            <wp:docPr id="731" name="Pictur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99144" cy="360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C6120" w:rsidRPr="005D2600" w:rsidRDefault="004C6120" w:rsidP="004C6120">
      <w:pPr>
        <w:spacing w:before="480" w:after="0" w:line="240" w:lineRule="auto"/>
        <w:rPr>
          <w:lang w:val="es-ES"/>
        </w:rPr>
      </w:pPr>
      <w:r w:rsidRPr="005D2600">
        <w:rPr>
          <w:lang w:val="es-ES"/>
        </w:rPr>
        <w:t>C0 M0 Y0 K60</w:t>
      </w:r>
      <w:r w:rsidRPr="005D2600">
        <w:rPr>
          <w:lang w:val="es-ES"/>
        </w:rPr>
        <w:tab/>
      </w:r>
      <w:r w:rsidRPr="005D2600">
        <w:rPr>
          <w:lang w:val="es-ES"/>
        </w:rPr>
        <w:tab/>
      </w:r>
      <w:r w:rsidRPr="005D2600">
        <w:rPr>
          <w:lang w:val="es-ES"/>
        </w:rPr>
        <w:tab/>
      </w:r>
      <w:r w:rsidRPr="005D2600">
        <w:rPr>
          <w:lang w:val="es-ES"/>
        </w:rPr>
        <w:tab/>
      </w:r>
      <w:r w:rsidRPr="005D2600">
        <w:rPr>
          <w:lang w:val="es-ES"/>
        </w:rPr>
        <w:tab/>
      </w:r>
      <w:r w:rsidRPr="005D2600">
        <w:rPr>
          <w:lang w:val="es-ES"/>
        </w:rPr>
        <w:tab/>
      </w:r>
      <w:r w:rsidRPr="005D2600">
        <w:rPr>
          <w:lang w:val="es-ES"/>
        </w:rPr>
        <w:tab/>
      </w:r>
      <w:r w:rsidRPr="005D2600">
        <w:rPr>
          <w:lang w:val="es-ES"/>
        </w:rPr>
        <w:tab/>
        <w:t>C0 M0 Y0 K20</w:t>
      </w:r>
    </w:p>
    <w:p w:rsidR="004C6120" w:rsidRPr="00DB3DF4" w:rsidRDefault="004C6120" w:rsidP="004C6120">
      <w:pPr>
        <w:rPr>
          <w:lang w:val="es-ES"/>
        </w:rPr>
      </w:pPr>
      <w:r w:rsidRPr="00DB3DF4">
        <w:rPr>
          <w:lang w:val="es-ES"/>
        </w:rPr>
        <w:t xml:space="preserve"> </w:t>
      </w:r>
      <w:r>
        <w:rPr>
          <w:noProof/>
          <w:lang w:eastAsia="en-GB"/>
        </w:rPr>
        <w:drawing>
          <wp:anchor distT="0" distB="0" distL="114300" distR="114300" simplePos="0" relativeHeight="251671552" behindDoc="1" locked="0" layoutInCell="1" allowOverlap="1" wp14:anchorId="1BBBBC26" wp14:editId="0C2DC1C5">
            <wp:simplePos x="0" y="0"/>
            <wp:positionH relativeFrom="page">
              <wp:posOffset>900752</wp:posOffset>
            </wp:positionH>
            <wp:positionV relativeFrom="paragraph">
              <wp:posOffset>-3421</wp:posOffset>
            </wp:positionV>
            <wp:extent cx="4926330" cy="348017"/>
            <wp:effectExtent l="0" t="0" r="7620" b="0"/>
            <wp:wrapNone/>
            <wp:docPr id="730" name="Picture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99144" cy="360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C6120" w:rsidRDefault="004C6120" w:rsidP="004C6120">
      <w:pPr>
        <w:rPr>
          <w:lang w:val="es-ES"/>
        </w:rPr>
      </w:pPr>
    </w:p>
    <w:p w:rsidR="004C6120" w:rsidRPr="004C6120" w:rsidRDefault="004C6120" w:rsidP="004C6120">
      <w:pPr>
        <w:rPr>
          <w:b/>
          <w:lang w:val="es-ES"/>
        </w:rPr>
      </w:pPr>
      <w:r w:rsidRPr="004C6120">
        <w:rPr>
          <w:b/>
          <w:lang w:val="es-ES"/>
        </w:rPr>
        <w:br w:type="page"/>
      </w:r>
    </w:p>
    <w:p w:rsidR="004C6120" w:rsidRPr="004C6120" w:rsidRDefault="004C6120" w:rsidP="004C6120">
      <w:pPr>
        <w:pStyle w:val="Heading2"/>
      </w:pPr>
      <w:bookmarkStart w:id="11" w:name="_Toc401754230"/>
      <w:r w:rsidRPr="00FB1A47">
        <w:lastRenderedPageBreak/>
        <w:t>Template Background Pattern</w:t>
      </w:r>
      <w:bookmarkEnd w:id="11"/>
    </w:p>
    <w:p w:rsidR="004C6120" w:rsidRDefault="004C6120" w:rsidP="004C6120">
      <w:r>
        <w:t>The community template and the associated topic templates will have the same colour and background pattern. Background patterns should be different colours (probably watermarks) to signify a community or topic.</w:t>
      </w:r>
    </w:p>
    <w:p w:rsidR="004C6120" w:rsidRDefault="004C6120" w:rsidP="004C6120">
      <w:r w:rsidRPr="00FB1A47">
        <w:rPr>
          <w:noProof/>
          <w:lang w:eastAsia="en-GB"/>
        </w:rPr>
        <w:drawing>
          <wp:anchor distT="0" distB="0" distL="114300" distR="114300" simplePos="0" relativeHeight="251662336" behindDoc="1" locked="0" layoutInCell="1" allowOverlap="1" wp14:anchorId="526F6361" wp14:editId="16445EA7">
            <wp:simplePos x="0" y="0"/>
            <wp:positionH relativeFrom="column">
              <wp:posOffset>-6985</wp:posOffset>
            </wp:positionH>
            <wp:positionV relativeFrom="paragraph">
              <wp:posOffset>54610</wp:posOffset>
            </wp:positionV>
            <wp:extent cx="5972810" cy="3359785"/>
            <wp:effectExtent l="0" t="0" r="889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72810" cy="3359785"/>
                    </a:xfrm>
                    <a:prstGeom prst="rect">
                      <a:avLst/>
                    </a:prstGeom>
                  </pic:spPr>
                </pic:pic>
              </a:graphicData>
            </a:graphic>
            <wp14:sizeRelH relativeFrom="page">
              <wp14:pctWidth>0</wp14:pctWidth>
            </wp14:sizeRelH>
            <wp14:sizeRelV relativeFrom="page">
              <wp14:pctHeight>0</wp14:pctHeight>
            </wp14:sizeRelV>
          </wp:anchor>
        </w:drawing>
      </w:r>
    </w:p>
    <w:p w:rsidR="004C6120" w:rsidRDefault="004C6120" w:rsidP="004C6120"/>
    <w:p w:rsidR="004C6120" w:rsidRDefault="004C6120" w:rsidP="004C6120"/>
    <w:p w:rsidR="004C6120" w:rsidRDefault="004C6120" w:rsidP="004C6120"/>
    <w:p w:rsidR="004C6120" w:rsidRDefault="004C6120" w:rsidP="004C6120"/>
    <w:p w:rsidR="004C6120" w:rsidRDefault="004C6120" w:rsidP="004C6120">
      <w:r w:rsidRPr="00FB1A47">
        <w:rPr>
          <w:noProof/>
          <w:lang w:eastAsia="en-GB"/>
        </w:rPr>
        <mc:AlternateContent>
          <mc:Choice Requires="wps">
            <w:drawing>
              <wp:anchor distT="0" distB="0" distL="114300" distR="114300" simplePos="0" relativeHeight="251659264" behindDoc="0" locked="0" layoutInCell="1" allowOverlap="1" wp14:anchorId="57EFDB0C" wp14:editId="27B345E9">
                <wp:simplePos x="0" y="0"/>
                <wp:positionH relativeFrom="column">
                  <wp:posOffset>2723685</wp:posOffset>
                </wp:positionH>
                <wp:positionV relativeFrom="paragraph">
                  <wp:posOffset>324182</wp:posOffset>
                </wp:positionV>
                <wp:extent cx="2115403" cy="750570"/>
                <wp:effectExtent l="685800" t="552450" r="18415" b="11430"/>
                <wp:wrapNone/>
                <wp:docPr id="21" name="Line Callout 1 21"/>
                <wp:cNvGraphicFramePr/>
                <a:graphic xmlns:a="http://schemas.openxmlformats.org/drawingml/2006/main">
                  <a:graphicData uri="http://schemas.microsoft.com/office/word/2010/wordprocessingShape">
                    <wps:wsp>
                      <wps:cNvSpPr/>
                      <wps:spPr>
                        <a:xfrm>
                          <a:off x="0" y="0"/>
                          <a:ext cx="2115403" cy="750570"/>
                        </a:xfrm>
                        <a:prstGeom prst="borderCallout1">
                          <a:avLst>
                            <a:gd name="adj1" fmla="val 46962"/>
                            <a:gd name="adj2" fmla="val 274"/>
                            <a:gd name="adj3" fmla="val -73444"/>
                            <a:gd name="adj4" fmla="val -31775"/>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C6120" w:rsidRPr="003E3051" w:rsidRDefault="004C6120" w:rsidP="004C6120">
                            <w:pPr>
                              <w:jc w:val="center"/>
                            </w:pPr>
                            <w:r>
                              <w:t>Template background pattern to signify you are either in a health network, community or topic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ine Callout 1 21" o:spid="_x0000_s1031" type="#_x0000_t47" style="position:absolute;margin-left:214.45pt;margin-top:25.55pt;width:166.55pt;height:59.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" adj="-6863,-15864,59,10144" fillcolor="#4f81bd [3204]" strokecolor="#243f60 [1604]" strokeweight="2pt">
                <v:textbox>
                  <w:txbxContent>
                    <w:p w:rsidR="004C6120" w:rsidRPr="003E3051" w:rsidRDefault="004C6120" w:rsidP="004C6120">
                      <w:pPr>
                        <w:jc w:val="center"/>
                      </w:pPr>
                      <w:r>
                        <w:t>Template background pattern to signify you are either in a health network, community or topic</w:t>
                      </w:r>
                    </w:p>
                  </w:txbxContent>
                </v:textbox>
              </v:shape>
            </w:pict>
          </mc:Fallback>
        </mc:AlternateContent>
      </w:r>
    </w:p>
    <w:p w:rsidR="004C6120" w:rsidRDefault="004C6120" w:rsidP="004C6120"/>
    <w:p w:rsidR="004C6120" w:rsidRDefault="004C6120" w:rsidP="004C6120"/>
    <w:p w:rsidR="004C6120" w:rsidRDefault="004C6120" w:rsidP="004C6120"/>
    <w:p w:rsidR="004C6120" w:rsidRDefault="004C6120" w:rsidP="004C6120"/>
    <w:p w:rsidR="004C6120" w:rsidRDefault="004C6120" w:rsidP="004821FB">
      <w:pPr>
        <w:spacing w:line="240" w:lineRule="auto"/>
      </w:pPr>
    </w:p>
    <w:p w:rsidR="004821FB" w:rsidRDefault="004821FB" w:rsidP="004821FB">
      <w:pPr>
        <w:spacing w:line="240" w:lineRule="auto"/>
      </w:pPr>
    </w:p>
    <w:p w:rsidR="004C6120" w:rsidRPr="004821FB" w:rsidRDefault="004C6120" w:rsidP="004821FB">
      <w:pPr>
        <w:pStyle w:val="Heading2"/>
        <w:spacing w:line="240" w:lineRule="auto"/>
      </w:pPr>
      <w:bookmarkStart w:id="12" w:name="_Toc401754231"/>
      <w:r w:rsidRPr="004821FB">
        <w:t>Website Background</w:t>
      </w:r>
      <w:bookmarkEnd w:id="12"/>
    </w:p>
    <w:p w:rsidR="004C6120" w:rsidRDefault="004C6120" w:rsidP="004C6120">
      <w:r w:rsidRPr="00A50BC9">
        <w:rPr>
          <w:noProof/>
          <w:lang w:eastAsia="en-GB"/>
        </w:rPr>
        <w:drawing>
          <wp:anchor distT="0" distB="0" distL="114300" distR="114300" simplePos="0" relativeHeight="251673600" behindDoc="1" locked="0" layoutInCell="1" allowOverlap="1" wp14:anchorId="238DBA5D" wp14:editId="0F33368A">
            <wp:simplePos x="0" y="0"/>
            <wp:positionH relativeFrom="column">
              <wp:posOffset>-13647</wp:posOffset>
            </wp:positionH>
            <wp:positionV relativeFrom="paragraph">
              <wp:posOffset>299776</wp:posOffset>
            </wp:positionV>
            <wp:extent cx="5972810" cy="3359785"/>
            <wp:effectExtent l="0" t="0" r="889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72810" cy="3359785"/>
                    </a:xfrm>
                    <a:prstGeom prst="rect">
                      <a:avLst/>
                    </a:prstGeom>
                  </pic:spPr>
                </pic:pic>
              </a:graphicData>
            </a:graphic>
            <wp14:sizeRelH relativeFrom="page">
              <wp14:pctWidth>0</wp14:pctWidth>
            </wp14:sizeRelH>
            <wp14:sizeRelV relativeFrom="page">
              <wp14:pctHeight>0</wp14:pctHeight>
            </wp14:sizeRelV>
          </wp:anchor>
        </w:drawing>
      </w:r>
      <w:r>
        <w:t>The website background should be elegant and refreshing.</w:t>
      </w:r>
    </w:p>
    <w:p w:rsidR="004C6120" w:rsidRDefault="004C6120" w:rsidP="004C6120"/>
    <w:p w:rsidR="004C6120" w:rsidRDefault="004C6120" w:rsidP="004C6120"/>
    <w:p w:rsidR="004C6120" w:rsidRDefault="004C6120" w:rsidP="004C6120"/>
    <w:p w:rsidR="004C6120" w:rsidRDefault="004C6120" w:rsidP="004C6120"/>
    <w:p w:rsidR="004C6120" w:rsidRDefault="004C6120" w:rsidP="004C6120"/>
    <w:p w:rsidR="004C6120" w:rsidRDefault="004C6120" w:rsidP="004C6120">
      <w:r w:rsidRPr="00A50BC9">
        <w:rPr>
          <w:noProof/>
          <w:lang w:eastAsia="en-GB"/>
        </w:rPr>
        <mc:AlternateContent>
          <mc:Choice Requires="wps">
            <w:drawing>
              <wp:anchor distT="0" distB="0" distL="114300" distR="114300" simplePos="0" relativeHeight="251672576" behindDoc="0" locked="0" layoutInCell="1" allowOverlap="1" wp14:anchorId="3ABFFAD0" wp14:editId="7205DD9E">
                <wp:simplePos x="0" y="0"/>
                <wp:positionH relativeFrom="column">
                  <wp:posOffset>933450</wp:posOffset>
                </wp:positionH>
                <wp:positionV relativeFrom="paragraph">
                  <wp:posOffset>139699</wp:posOffset>
                </wp:positionV>
                <wp:extent cx="2114550" cy="866775"/>
                <wp:effectExtent l="685800" t="647700" r="19050" b="28575"/>
                <wp:wrapNone/>
                <wp:docPr id="24" name="Line Callout 1 24"/>
                <wp:cNvGraphicFramePr/>
                <a:graphic xmlns:a="http://schemas.openxmlformats.org/drawingml/2006/main">
                  <a:graphicData uri="http://schemas.microsoft.com/office/word/2010/wordprocessingShape">
                    <wps:wsp>
                      <wps:cNvSpPr/>
                      <wps:spPr>
                        <a:xfrm>
                          <a:off x="0" y="0"/>
                          <a:ext cx="2114550" cy="866775"/>
                        </a:xfrm>
                        <a:prstGeom prst="borderCallout1">
                          <a:avLst>
                            <a:gd name="adj1" fmla="val 46962"/>
                            <a:gd name="adj2" fmla="val 274"/>
                            <a:gd name="adj3" fmla="val -73444"/>
                            <a:gd name="adj4" fmla="val -31775"/>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C6120" w:rsidRPr="003E3051" w:rsidRDefault="004C6120" w:rsidP="004C6120">
                            <w:pPr>
                              <w:jc w:val="center"/>
                            </w:pPr>
                            <w:r>
                              <w:t xml:space="preserve">Website background should be </w:t>
                            </w:r>
                            <w:r w:rsidR="004821FB">
                              <w:t>refreshing (and potentially convey peaceful or inspiring energy)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ine Callout 1 24" o:spid="_x0000_s1032" type="#_x0000_t47" style="position:absolute;margin-left:73.5pt;margin-top:11pt;width:166.5pt;height:68.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" adj="-6863,-15864,59,10144" fillcolor="#4f81bd [3204]" strokecolor="#243f60 [1604]" strokeweight="2pt">
                <v:textbox>
                  <w:txbxContent>
                    <w:p w:rsidR="004C6120" w:rsidRPr="003E3051" w:rsidRDefault="004C6120" w:rsidP="004C6120">
                      <w:pPr>
                        <w:jc w:val="center"/>
                      </w:pPr>
                      <w:r>
                        <w:t xml:space="preserve">Website background should be </w:t>
                      </w:r>
                      <w:r w:rsidR="004821FB">
                        <w:t>refreshing (and potentially convey peaceful or inspiring energy)</w:t>
                      </w:r>
                    </w:p>
                  </w:txbxContent>
                </v:textbox>
              </v:shape>
            </w:pict>
          </mc:Fallback>
        </mc:AlternateContent>
      </w:r>
    </w:p>
    <w:p w:rsidR="004C6120" w:rsidRDefault="004C6120" w:rsidP="004C6120"/>
    <w:p w:rsidR="004C6120" w:rsidRDefault="004C6120" w:rsidP="004C6120"/>
    <w:p w:rsidR="004C6120" w:rsidRDefault="004C6120" w:rsidP="004C6120"/>
    <w:p w:rsidR="004C6120" w:rsidRPr="004821FB" w:rsidRDefault="004C6120" w:rsidP="004821FB">
      <w:pPr>
        <w:pStyle w:val="Heading2"/>
      </w:pPr>
      <w:r>
        <w:br w:type="page"/>
      </w:r>
      <w:bookmarkStart w:id="13" w:name="_Toc401754232"/>
      <w:r w:rsidRPr="004821FB">
        <w:lastRenderedPageBreak/>
        <w:t>Brand Communication</w:t>
      </w:r>
      <w:bookmarkEnd w:id="13"/>
    </w:p>
    <w:p w:rsidR="004C6120" w:rsidRDefault="004C6120" w:rsidP="004C6120">
      <w:r>
        <w:t>Top three things that the PrestoVita brand should communicate:</w:t>
      </w:r>
    </w:p>
    <w:p w:rsidR="004C6120" w:rsidRDefault="004C6120" w:rsidP="004C6120">
      <w:r>
        <w:t>#1 - Thought leadership conveys trust, integrity and honesty</w:t>
      </w:r>
    </w:p>
    <w:p w:rsidR="004C6120" w:rsidRDefault="004C6120" w:rsidP="004C6120">
      <w:r>
        <w:t xml:space="preserve">#2 - </w:t>
      </w:r>
      <w:proofErr w:type="gramStart"/>
      <w:r>
        <w:t>Central theme</w:t>
      </w:r>
      <w:proofErr w:type="gramEnd"/>
      <w:r>
        <w:t xml:space="preserve"> conveys health, energy, nutrition and exercise</w:t>
      </w:r>
    </w:p>
    <w:p w:rsidR="008069FF" w:rsidRDefault="004C6120" w:rsidP="004C6120">
      <w:r>
        <w:t xml:space="preserve">#3 - Values convey fun, vitality, fresh, crisp, life </w:t>
      </w:r>
      <w:r w:rsidR="008069FF">
        <w:t>fulfilment</w:t>
      </w:r>
    </w:p>
    <w:p w:rsidR="004C6120" w:rsidRPr="00746135" w:rsidRDefault="004C6120" w:rsidP="008069FF">
      <w:pPr>
        <w:pStyle w:val="Heading3"/>
      </w:pPr>
      <w:bookmarkStart w:id="14" w:name="_Toc401754233"/>
      <w:r w:rsidRPr="00746135">
        <w:t>Target Audience:</w:t>
      </w:r>
      <w:bookmarkEnd w:id="14"/>
    </w:p>
    <w:p w:rsidR="004C6120" w:rsidRDefault="004C6120" w:rsidP="004C6120">
      <w:r w:rsidRPr="004C6120">
        <w:rPr>
          <w:b/>
        </w:rPr>
        <w:t>End users:</w:t>
      </w:r>
      <w:r>
        <w:t xml:space="preserve"> all people who require more</w:t>
      </w:r>
      <w:r w:rsidR="004821FB">
        <w:t xml:space="preserve"> or want to maintain</w:t>
      </w:r>
      <w:r>
        <w:t xml:space="preserve"> health and vitali</w:t>
      </w:r>
      <w:r w:rsidR="004821FB">
        <w:t>ty in their lives - age group 15</w:t>
      </w:r>
      <w:r>
        <w:t xml:space="preserve"> to 65 in English speaking countries around the world.</w:t>
      </w:r>
    </w:p>
    <w:p w:rsidR="008069FF" w:rsidRDefault="008069FF" w:rsidP="004C6120">
      <w:r w:rsidRPr="008069FF">
        <w:rPr>
          <w:b/>
        </w:rPr>
        <w:t>Health professionals</w:t>
      </w:r>
      <w:r>
        <w:t xml:space="preserve">:  global health experts, including nutritionists, functional medicine doctors that require a health community and environment that instils trust and enables them to </w:t>
      </w:r>
    </w:p>
    <w:p w:rsidR="004C6120" w:rsidRDefault="004C6120" w:rsidP="008069FF">
      <w:pPr>
        <w:pStyle w:val="Heading3"/>
      </w:pPr>
      <w:bookmarkStart w:id="15" w:name="_Toc401754234"/>
      <w:r w:rsidRPr="00746135">
        <w:t>Understanding the Brand</w:t>
      </w:r>
      <w:bookmarkEnd w:id="15"/>
    </w:p>
    <w:p w:rsidR="004C6120" w:rsidRPr="00746135" w:rsidRDefault="004C6120" w:rsidP="004C6120">
      <w:r>
        <w:t>The following chart describes the brand (and hence website design) characteristics in more detail…</w:t>
      </w:r>
    </w:p>
    <w:p w:rsidR="004C6120" w:rsidRDefault="004C6120" w:rsidP="004C6120">
      <w:pPr>
        <w:jc w:val="center"/>
      </w:pPr>
      <w:r>
        <w:rPr>
          <w:noProof/>
          <w:lang w:eastAsia="en-GB"/>
        </w:rPr>
        <w:drawing>
          <wp:inline distT="0" distB="0" distL="0" distR="0" wp14:anchorId="6613F15B" wp14:editId="261F0CBF">
            <wp:extent cx="3696216" cy="430590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and scale.png"/>
                    <pic:cNvPicPr/>
                  </pic:nvPicPr>
                  <pic:blipFill>
                    <a:blip r:embed="rId17">
                      <a:extLst>
                        <a:ext uri="{28A0092B-C50C-407E-A947-70E740481C1C}">
                          <a14:useLocalDpi xmlns:a14="http://schemas.microsoft.com/office/drawing/2010/main" val="0"/>
                        </a:ext>
                      </a:extLst>
                    </a:blip>
                    <a:stretch>
                      <a:fillRect/>
                    </a:stretch>
                  </pic:blipFill>
                  <pic:spPr>
                    <a:xfrm>
                      <a:off x="0" y="0"/>
                      <a:ext cx="3696216" cy="4305901"/>
                    </a:xfrm>
                    <a:prstGeom prst="rect">
                      <a:avLst/>
                    </a:prstGeom>
                  </pic:spPr>
                </pic:pic>
              </a:graphicData>
            </a:graphic>
          </wp:inline>
        </w:drawing>
      </w:r>
    </w:p>
    <w:p w:rsidR="004C6120" w:rsidRDefault="004C6120" w:rsidP="004C6120">
      <w:pPr>
        <w:rPr>
          <w:b/>
        </w:rPr>
      </w:pPr>
      <w:r>
        <w:rPr>
          <w:b/>
        </w:rPr>
        <w:br w:type="page"/>
      </w:r>
    </w:p>
    <w:p w:rsidR="004C6120" w:rsidRPr="004C6120" w:rsidRDefault="004C6120" w:rsidP="002B5BCF">
      <w:pPr>
        <w:pStyle w:val="Heading1"/>
      </w:pPr>
      <w:bookmarkStart w:id="16" w:name="_Toc401754235"/>
      <w:r>
        <w:lastRenderedPageBreak/>
        <w:t>Additional important information</w:t>
      </w:r>
      <w:bookmarkEnd w:id="16"/>
    </w:p>
    <w:p w:rsidR="004C6120" w:rsidRDefault="004C6120" w:rsidP="00E00BC3">
      <w:pPr>
        <w:pStyle w:val="ListParagraph"/>
        <w:numPr>
          <w:ilvl w:val="0"/>
          <w:numId w:val="1"/>
        </w:numPr>
      </w:pPr>
      <w:r>
        <w:t xml:space="preserve">The web site is under development and can be viewed here: </w:t>
      </w:r>
      <w:hyperlink r:id="rId18" w:history="1">
        <w:r w:rsidRPr="004F6437">
          <w:rPr>
            <w:rStyle w:val="Hyperlink"/>
          </w:rPr>
          <w:t>http://beta.prestovita.com</w:t>
        </w:r>
      </w:hyperlink>
    </w:p>
    <w:p w:rsidR="004C6120" w:rsidRDefault="004C6120" w:rsidP="00E00BC3">
      <w:pPr>
        <w:pStyle w:val="ListParagraph"/>
        <w:numPr>
          <w:ilvl w:val="0"/>
          <w:numId w:val="1"/>
        </w:numPr>
      </w:pPr>
      <w:r>
        <w:t xml:space="preserve">The web site is built utilizing the razor word press theme and hence the new design will need to work with this: </w:t>
      </w:r>
      <w:hyperlink r:id="rId19" w:history="1">
        <w:r w:rsidRPr="004F6437">
          <w:rPr>
            <w:rStyle w:val="Hyperlink"/>
          </w:rPr>
          <w:t>http://themeforest.net/item/razor-cutting-edge-wordpress-theme/3822067?WT.mc_id=item_update_email</w:t>
        </w:r>
      </w:hyperlink>
      <w:r>
        <w:t xml:space="preserve"> </w:t>
      </w:r>
    </w:p>
    <w:p w:rsidR="004C6120" w:rsidRDefault="004C6120" w:rsidP="00E00BC3">
      <w:pPr>
        <w:pStyle w:val="ListParagraph"/>
        <w:numPr>
          <w:ilvl w:val="0"/>
          <w:numId w:val="1"/>
        </w:numPr>
      </w:pPr>
      <w:r>
        <w:t>Imagery must have a consistent/inter-related theme across all communities, topics and resources (examples exist in the PrestoVita Brand Guidelines; these should be used solely as a guide and/or incorporated if they fit the new design theme). 60+ licensed images required.</w:t>
      </w:r>
    </w:p>
    <w:p w:rsidR="004C6120" w:rsidRDefault="004C6120" w:rsidP="00E00BC3">
      <w:pPr>
        <w:pStyle w:val="ListParagraph"/>
        <w:numPr>
          <w:ilvl w:val="0"/>
          <w:numId w:val="1"/>
        </w:numPr>
      </w:pPr>
      <w:r>
        <w:t xml:space="preserve">Imagery and overall design elements will also need to be easily applicable to the entire web site including banners, and can be applied to literature, social networks, such as Facebook, twitter… </w:t>
      </w:r>
    </w:p>
    <w:p w:rsidR="004C6120" w:rsidRPr="002425BA" w:rsidRDefault="004C6120" w:rsidP="00E00BC3">
      <w:pPr>
        <w:pStyle w:val="ListParagraph"/>
        <w:numPr>
          <w:ilvl w:val="0"/>
          <w:numId w:val="1"/>
        </w:numPr>
        <w:rPr>
          <w:b/>
        </w:rPr>
      </w:pPr>
      <w:r>
        <w:t xml:space="preserve">Design will need to work with the current logo – see </w:t>
      </w:r>
      <w:r w:rsidR="002425BA">
        <w:t>attached</w:t>
      </w:r>
      <w:r>
        <w:t xml:space="preserve"> branding guidelines.</w:t>
      </w:r>
      <w:r w:rsidR="002425BA">
        <w:t xml:space="preserve"> </w:t>
      </w:r>
      <w:r w:rsidR="002425BA" w:rsidRPr="002425BA">
        <w:rPr>
          <w:b/>
          <w:u w:val="single"/>
        </w:rPr>
        <w:t>T</w:t>
      </w:r>
      <w:r w:rsidRPr="002425BA">
        <w:rPr>
          <w:b/>
          <w:u w:val="single"/>
        </w:rPr>
        <w:t xml:space="preserve">he </w:t>
      </w:r>
      <w:r w:rsidR="002425BA">
        <w:rPr>
          <w:b/>
          <w:u w:val="single"/>
        </w:rPr>
        <w:t>PrestoVita</w:t>
      </w:r>
      <w:r w:rsidRPr="002425BA">
        <w:rPr>
          <w:b/>
          <w:u w:val="single"/>
        </w:rPr>
        <w:t xml:space="preserve"> branding </w:t>
      </w:r>
      <w:r w:rsidR="002425BA" w:rsidRPr="002425BA">
        <w:rPr>
          <w:b/>
          <w:u w:val="single"/>
        </w:rPr>
        <w:t>guidelines serve as a guide and should not limit the design; the guidelines</w:t>
      </w:r>
      <w:r w:rsidRPr="002425BA">
        <w:rPr>
          <w:b/>
          <w:u w:val="single"/>
        </w:rPr>
        <w:t xml:space="preserve"> can be developed further according to the new web design and imagery.</w:t>
      </w:r>
    </w:p>
    <w:p w:rsidR="004C6120" w:rsidRDefault="004C6120" w:rsidP="00E00BC3">
      <w:pPr>
        <w:pStyle w:val="ListParagraph"/>
        <w:numPr>
          <w:ilvl w:val="0"/>
          <w:numId w:val="1"/>
        </w:numPr>
      </w:pPr>
      <w:r>
        <w:t>We would like to see something fresh and unique in the imagery – to help engage our audience.</w:t>
      </w:r>
    </w:p>
    <w:p w:rsidR="00D7364F" w:rsidRDefault="00D7364F" w:rsidP="00E00BC3">
      <w:pPr>
        <w:pStyle w:val="ListParagraph"/>
        <w:numPr>
          <w:ilvl w:val="0"/>
          <w:numId w:val="1"/>
        </w:numPr>
      </w:pPr>
      <w:r w:rsidRPr="00D7364F">
        <w:t>The chosen design will need to be applied to create a PDF, PowerPoint and business card template.</w:t>
      </w:r>
    </w:p>
    <w:p w:rsidR="00EA599E" w:rsidRDefault="00EA599E" w:rsidP="00E00BC3">
      <w:pPr>
        <w:pStyle w:val="ListParagraph"/>
        <w:numPr>
          <w:ilvl w:val="0"/>
          <w:numId w:val="1"/>
        </w:numPr>
      </w:pPr>
      <w:r>
        <w:t xml:space="preserve">Please contact </w:t>
      </w:r>
      <w:r w:rsidR="002425BA">
        <w:t>Matthew Edwards</w:t>
      </w:r>
      <w:r>
        <w:t xml:space="preserve"> if you have questions or require additional information </w:t>
      </w:r>
      <w:hyperlink r:id="rId20" w:history="1">
        <w:r w:rsidRPr="00D82B06">
          <w:rPr>
            <w:rStyle w:val="Hyperlink"/>
          </w:rPr>
          <w:t>medwards@prestovita.com</w:t>
        </w:r>
      </w:hyperlink>
      <w:r>
        <w:t xml:space="preserve"> </w:t>
      </w:r>
    </w:p>
    <w:p w:rsidR="004C6120" w:rsidRPr="0001610C" w:rsidRDefault="004C6120" w:rsidP="00E00BC3">
      <w:pPr>
        <w:pStyle w:val="ListParagraph"/>
        <w:numPr>
          <w:ilvl w:val="0"/>
          <w:numId w:val="1"/>
        </w:numPr>
        <w:rPr>
          <w:b/>
        </w:rPr>
      </w:pPr>
      <w:r w:rsidRPr="0001610C">
        <w:rPr>
          <w:b/>
        </w:rPr>
        <w:t xml:space="preserve">Deadline - </w:t>
      </w:r>
      <w:r>
        <w:rPr>
          <w:b/>
        </w:rPr>
        <w:t>Wednesday</w:t>
      </w:r>
      <w:r w:rsidRPr="0001610C">
        <w:rPr>
          <w:b/>
        </w:rPr>
        <w:t xml:space="preserve">, </w:t>
      </w:r>
      <w:r>
        <w:rPr>
          <w:b/>
        </w:rPr>
        <w:t>November 06, 2014</w:t>
      </w:r>
    </w:p>
    <w:p w:rsidR="004C6120" w:rsidRPr="002658F1" w:rsidRDefault="004C6120" w:rsidP="002658F1">
      <w:pPr>
        <w:rPr>
          <w:lang w:val="en-US"/>
        </w:rPr>
      </w:pPr>
      <w:bookmarkStart w:id="17" w:name="_GoBack"/>
      <w:bookmarkEnd w:id="17"/>
    </w:p>
    <w:sectPr w:rsidR="004C6120" w:rsidRPr="002658F1" w:rsidSect="00C45949">
      <w:headerReference w:type="default" r:id="rId21"/>
      <w:footerReference w:type="default" r:id="rId22"/>
      <w:pgSz w:w="12240" w:h="15840" w:code="1"/>
      <w:pgMar w:top="1418" w:right="1440" w:bottom="1440" w:left="1440" w:header="142"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0BC3" w:rsidRDefault="00E00BC3" w:rsidP="009F0EA9">
      <w:pPr>
        <w:spacing w:after="0" w:line="240" w:lineRule="auto"/>
      </w:pPr>
      <w:r>
        <w:separator/>
      </w:r>
    </w:p>
  </w:endnote>
  <w:endnote w:type="continuationSeparator" w:id="0">
    <w:p w:rsidR="00E00BC3" w:rsidRDefault="00E00BC3" w:rsidP="009F0E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120" w:rsidRDefault="004C6120">
    <w:pPr>
      <w:pStyle w:val="Footer"/>
      <w:rPr>
        <w:rFonts w:cstheme="minorHAnsi"/>
        <w:sz w:val="20"/>
      </w:rPr>
    </w:pPr>
    <w:r w:rsidRPr="00FB2084">
      <w:rPr>
        <w:noProof/>
        <w:sz w:val="20"/>
        <w:lang w:eastAsia="en-GB"/>
      </w:rPr>
      <mc:AlternateContent>
        <mc:Choice Requires="wps">
          <w:drawing>
            <wp:anchor distT="0" distB="0" distL="114300" distR="114300" simplePos="0" relativeHeight="251661312" behindDoc="0" locked="0" layoutInCell="1" allowOverlap="1" wp14:anchorId="5E8EC730" wp14:editId="267C6E41">
              <wp:simplePos x="0" y="0"/>
              <wp:positionH relativeFrom="column">
                <wp:posOffset>-365430</wp:posOffset>
              </wp:positionH>
              <wp:positionV relativeFrom="paragraph">
                <wp:posOffset>20320</wp:posOffset>
              </wp:positionV>
              <wp:extent cx="6649517" cy="0"/>
              <wp:effectExtent l="0" t="0" r="18415" b="19050"/>
              <wp:wrapNone/>
              <wp:docPr id="12" name="Straight Connector 12"/>
              <wp:cNvGraphicFramePr/>
              <a:graphic xmlns:a="http://schemas.openxmlformats.org/drawingml/2006/main">
                <a:graphicData uri="http://schemas.microsoft.com/office/word/2010/wordprocessingShape">
                  <wps:wsp>
                    <wps:cNvCnPr/>
                    <wps:spPr>
                      <a:xfrm>
                        <a:off x="0" y="0"/>
                        <a:ext cx="6649517" cy="0"/>
                      </a:xfrm>
                      <a:prstGeom prst="line">
                        <a:avLst/>
                      </a:prstGeom>
                      <a:ln w="19050">
                        <a:solidFill>
                          <a:srgbClr val="28AAE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456436BC" id="Straight Connector 12"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8.75pt,1.6pt" to="494.85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" strokecolor="#28aae1" strokeweight="1.5pt">
              <v:stroke dashstyle="1 1"/>
            </v:line>
          </w:pict>
        </mc:Fallback>
      </mc:AlternateContent>
    </w:r>
  </w:p>
  <w:p w:rsidR="004C6120" w:rsidRPr="005E25C9" w:rsidRDefault="004C6120">
    <w:pPr>
      <w:pStyle w:val="Footer"/>
      <w:rPr>
        <w:sz w:val="18"/>
      </w:rPr>
    </w:pPr>
    <w:r w:rsidRPr="005E25C9">
      <w:rPr>
        <w:rFonts w:cstheme="minorHAnsi"/>
        <w:sz w:val="18"/>
      </w:rPr>
      <w:t>©</w:t>
    </w:r>
    <w:r w:rsidRPr="005E25C9">
      <w:rPr>
        <w:sz w:val="18"/>
      </w:rPr>
      <w:t xml:space="preserve"> All Rights Reserved 2014</w:t>
    </w:r>
    <w:r w:rsidRPr="005E25C9">
      <w:rPr>
        <w:sz w:val="18"/>
      </w:rPr>
      <w:tab/>
    </w:r>
    <w:r w:rsidRPr="005E25C9">
      <w:rPr>
        <w:sz w:val="18"/>
      </w:rPr>
      <w:tab/>
      <w:t xml:space="preserve">Page </w:t>
    </w:r>
    <w:r w:rsidRPr="005E25C9">
      <w:rPr>
        <w:sz w:val="18"/>
      </w:rPr>
      <w:fldChar w:fldCharType="begin"/>
    </w:r>
    <w:r w:rsidRPr="005E25C9">
      <w:rPr>
        <w:sz w:val="18"/>
      </w:rPr>
      <w:instrText xml:space="preserve"> PAGE   \* MERGEFORMAT </w:instrText>
    </w:r>
    <w:r w:rsidRPr="005E25C9">
      <w:rPr>
        <w:sz w:val="18"/>
      </w:rPr>
      <w:fldChar w:fldCharType="separate"/>
    </w:r>
    <w:r w:rsidR="00D7364F">
      <w:rPr>
        <w:noProof/>
        <w:sz w:val="18"/>
      </w:rPr>
      <w:t>13</w:t>
    </w:r>
    <w:r w:rsidRPr="005E25C9">
      <w:rPr>
        <w:noProof/>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0BC3" w:rsidRDefault="00E00BC3" w:rsidP="009F0EA9">
      <w:pPr>
        <w:spacing w:after="0" w:line="240" w:lineRule="auto"/>
      </w:pPr>
      <w:r>
        <w:separator/>
      </w:r>
    </w:p>
  </w:footnote>
  <w:footnote w:type="continuationSeparator" w:id="0">
    <w:p w:rsidR="00E00BC3" w:rsidRDefault="00E00BC3" w:rsidP="009F0EA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120" w:rsidRDefault="004C6120" w:rsidP="002B5BCF">
    <w:pPr>
      <w:pStyle w:val="Heading1"/>
      <w:numPr>
        <w:ilvl w:val="0"/>
        <w:numId w:val="0"/>
      </w:numPr>
    </w:pPr>
    <w:r>
      <w:rPr>
        <w:noProof/>
        <w:lang w:eastAsia="en-GB"/>
      </w:rPr>
      <w:drawing>
        <wp:anchor distT="0" distB="0" distL="114300" distR="114300" simplePos="0" relativeHeight="251658240" behindDoc="0" locked="0" layoutInCell="1" allowOverlap="1" wp14:anchorId="426A04CC" wp14:editId="7846E5A4">
          <wp:simplePos x="0" y="0"/>
          <wp:positionH relativeFrom="column">
            <wp:posOffset>4809490</wp:posOffset>
          </wp:positionH>
          <wp:positionV relativeFrom="paragraph">
            <wp:posOffset>162230</wp:posOffset>
          </wp:positionV>
          <wp:extent cx="1838325" cy="575945"/>
          <wp:effectExtent l="0" t="0" r="952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toVita Oblon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38325" cy="575945"/>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59264" behindDoc="0" locked="0" layoutInCell="1" allowOverlap="1" wp14:anchorId="52E4B51F" wp14:editId="2B053982">
              <wp:simplePos x="0" y="0"/>
              <wp:positionH relativeFrom="column">
                <wp:posOffset>-350520</wp:posOffset>
              </wp:positionH>
              <wp:positionV relativeFrom="paragraph">
                <wp:posOffset>458800</wp:posOffset>
              </wp:positionV>
              <wp:extent cx="5017770" cy="0"/>
              <wp:effectExtent l="0" t="0" r="11430" b="19050"/>
              <wp:wrapNone/>
              <wp:docPr id="11" name="Straight Connector 11"/>
              <wp:cNvGraphicFramePr/>
              <a:graphic xmlns:a="http://schemas.openxmlformats.org/drawingml/2006/main">
                <a:graphicData uri="http://schemas.microsoft.com/office/word/2010/wordprocessingShape">
                  <wps:wsp>
                    <wps:cNvCnPr/>
                    <wps:spPr>
                      <a:xfrm>
                        <a:off x="0" y="0"/>
                        <a:ext cx="5017770" cy="0"/>
                      </a:xfrm>
                      <a:prstGeom prst="line">
                        <a:avLst/>
                      </a:prstGeom>
                      <a:ln w="19050">
                        <a:solidFill>
                          <a:srgbClr val="28AAE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150FCB1B" id="Straight Connector 11"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6pt,36.15pt" to="367.5pt,3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" strokecolor="#28aae1" strokeweight="1.5pt">
              <v:stroke dashstyle="1 1"/>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B6A77"/>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nsid w:val="07754E78"/>
    <w:multiLevelType w:val="hybridMultilevel"/>
    <w:tmpl w:val="0CDE0262"/>
    <w:lvl w:ilvl="0" w:tplc="79F4E65C">
      <w:start w:val="1"/>
      <w:numFmt w:val="decimal"/>
      <w:lvlText w:val="%1."/>
      <w:lvlJc w:val="left"/>
      <w:pPr>
        <w:ind w:left="1800" w:hanging="72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nsid w:val="1A4F7B45"/>
    <w:multiLevelType w:val="hybridMultilevel"/>
    <w:tmpl w:val="939416AE"/>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326B72EE"/>
    <w:multiLevelType w:val="hybridMultilevel"/>
    <w:tmpl w:val="D13203B2"/>
    <w:lvl w:ilvl="0" w:tplc="78D053A2">
      <w:numFmt w:val="bullet"/>
      <w:lvlText w:val="•"/>
      <w:lvlJc w:val="left"/>
      <w:pPr>
        <w:ind w:left="1080" w:hanging="72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7421B01"/>
    <w:multiLevelType w:val="multilevel"/>
    <w:tmpl w:val="651A2ABA"/>
    <w:lvl w:ilvl="0">
      <w:start w:val="1"/>
      <w:numFmt w:val="decimal"/>
      <w:lvlText w:val="%1."/>
      <w:lvlJc w:val="left"/>
      <w:pPr>
        <w:ind w:left="360" w:hanging="360"/>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nsid w:val="381C49FE"/>
    <w:multiLevelType w:val="hybridMultilevel"/>
    <w:tmpl w:val="A2D42FD4"/>
    <w:lvl w:ilvl="0" w:tplc="1C069362">
      <w:numFmt w:val="bullet"/>
      <w:lvlText w:val=""/>
      <w:lvlJc w:val="left"/>
      <w:pPr>
        <w:ind w:left="1440" w:hanging="720"/>
      </w:pPr>
      <w:rPr>
        <w:rFonts w:ascii="Symbol" w:eastAsiaTheme="minorHAnsi" w:hAnsi="Symbol"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
    <w:nsid w:val="52D621D3"/>
    <w:multiLevelType w:val="hybridMultilevel"/>
    <w:tmpl w:val="90D814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5D763405"/>
    <w:multiLevelType w:val="hybridMultilevel"/>
    <w:tmpl w:val="E57671A6"/>
    <w:lvl w:ilvl="0" w:tplc="C7B612EE">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7F6F12F2"/>
    <w:multiLevelType w:val="hybridMultilevel"/>
    <w:tmpl w:val="ECF2B430"/>
    <w:lvl w:ilvl="0" w:tplc="B5B09984">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6"/>
  </w:num>
  <w:num w:numId="2">
    <w:abstractNumId w:val="8"/>
  </w:num>
  <w:num w:numId="3">
    <w:abstractNumId w:val="3"/>
  </w:num>
  <w:num w:numId="4">
    <w:abstractNumId w:val="5"/>
  </w:num>
  <w:num w:numId="5">
    <w:abstractNumId w:val="1"/>
  </w:num>
  <w:num w:numId="6">
    <w:abstractNumId w:val="7"/>
  </w:num>
  <w:num w:numId="7">
    <w:abstractNumId w:val="2"/>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B78"/>
    <w:rsid w:val="0002396D"/>
    <w:rsid w:val="00043C7D"/>
    <w:rsid w:val="00090EDC"/>
    <w:rsid w:val="00093985"/>
    <w:rsid w:val="000A2D2A"/>
    <w:rsid w:val="000A759D"/>
    <w:rsid w:val="000C3A29"/>
    <w:rsid w:val="000D2265"/>
    <w:rsid w:val="000D4586"/>
    <w:rsid w:val="000D4E63"/>
    <w:rsid w:val="000D6981"/>
    <w:rsid w:val="000E145A"/>
    <w:rsid w:val="000E2872"/>
    <w:rsid w:val="000F644D"/>
    <w:rsid w:val="00111921"/>
    <w:rsid w:val="001130AF"/>
    <w:rsid w:val="0013002B"/>
    <w:rsid w:val="00147821"/>
    <w:rsid w:val="00147F9F"/>
    <w:rsid w:val="001506F3"/>
    <w:rsid w:val="001954B9"/>
    <w:rsid w:val="001C7278"/>
    <w:rsid w:val="001D24E7"/>
    <w:rsid w:val="001E5028"/>
    <w:rsid w:val="00226F94"/>
    <w:rsid w:val="002366DC"/>
    <w:rsid w:val="00241608"/>
    <w:rsid w:val="002425BA"/>
    <w:rsid w:val="0024618D"/>
    <w:rsid w:val="002658F1"/>
    <w:rsid w:val="00273F8A"/>
    <w:rsid w:val="002A3FED"/>
    <w:rsid w:val="002B5BCF"/>
    <w:rsid w:val="002B618D"/>
    <w:rsid w:val="002E57B9"/>
    <w:rsid w:val="002E66BB"/>
    <w:rsid w:val="002F0E35"/>
    <w:rsid w:val="002F2ED0"/>
    <w:rsid w:val="0030795B"/>
    <w:rsid w:val="0033724C"/>
    <w:rsid w:val="00346D9F"/>
    <w:rsid w:val="00354F48"/>
    <w:rsid w:val="00363A93"/>
    <w:rsid w:val="00372AE5"/>
    <w:rsid w:val="003A012E"/>
    <w:rsid w:val="003B2148"/>
    <w:rsid w:val="003B275B"/>
    <w:rsid w:val="003D53D8"/>
    <w:rsid w:val="00410CD5"/>
    <w:rsid w:val="00437261"/>
    <w:rsid w:val="00454143"/>
    <w:rsid w:val="004821FB"/>
    <w:rsid w:val="0048726A"/>
    <w:rsid w:val="004A1A91"/>
    <w:rsid w:val="004A4534"/>
    <w:rsid w:val="004A56EF"/>
    <w:rsid w:val="004C02B6"/>
    <w:rsid w:val="004C6120"/>
    <w:rsid w:val="004E57BA"/>
    <w:rsid w:val="004F22F9"/>
    <w:rsid w:val="004F4174"/>
    <w:rsid w:val="004F4C3C"/>
    <w:rsid w:val="00504124"/>
    <w:rsid w:val="0050728C"/>
    <w:rsid w:val="00520BCF"/>
    <w:rsid w:val="00533265"/>
    <w:rsid w:val="00536193"/>
    <w:rsid w:val="00555A9D"/>
    <w:rsid w:val="00556279"/>
    <w:rsid w:val="00573D31"/>
    <w:rsid w:val="005A7115"/>
    <w:rsid w:val="005C042C"/>
    <w:rsid w:val="005D09FF"/>
    <w:rsid w:val="005D1FB5"/>
    <w:rsid w:val="005D35F8"/>
    <w:rsid w:val="005E22E8"/>
    <w:rsid w:val="005E25C9"/>
    <w:rsid w:val="005F1415"/>
    <w:rsid w:val="00600153"/>
    <w:rsid w:val="0060530A"/>
    <w:rsid w:val="00633B16"/>
    <w:rsid w:val="00637ACB"/>
    <w:rsid w:val="006727BD"/>
    <w:rsid w:val="00686ADE"/>
    <w:rsid w:val="00690883"/>
    <w:rsid w:val="006920EB"/>
    <w:rsid w:val="00692E10"/>
    <w:rsid w:val="006A50B5"/>
    <w:rsid w:val="006A5943"/>
    <w:rsid w:val="006D108D"/>
    <w:rsid w:val="006D27F6"/>
    <w:rsid w:val="006E28A4"/>
    <w:rsid w:val="00704EEF"/>
    <w:rsid w:val="007233CD"/>
    <w:rsid w:val="007654F4"/>
    <w:rsid w:val="007726CE"/>
    <w:rsid w:val="007726F2"/>
    <w:rsid w:val="00772F22"/>
    <w:rsid w:val="007A466C"/>
    <w:rsid w:val="007A6AE5"/>
    <w:rsid w:val="007B78C5"/>
    <w:rsid w:val="007E4611"/>
    <w:rsid w:val="00804957"/>
    <w:rsid w:val="008069FF"/>
    <w:rsid w:val="00810C0A"/>
    <w:rsid w:val="0083561C"/>
    <w:rsid w:val="00852103"/>
    <w:rsid w:val="008567DC"/>
    <w:rsid w:val="0086751F"/>
    <w:rsid w:val="00874652"/>
    <w:rsid w:val="00874C3A"/>
    <w:rsid w:val="00892AAC"/>
    <w:rsid w:val="008B4BDE"/>
    <w:rsid w:val="008C373F"/>
    <w:rsid w:val="008D7064"/>
    <w:rsid w:val="008D776B"/>
    <w:rsid w:val="008E4E75"/>
    <w:rsid w:val="008F7425"/>
    <w:rsid w:val="00913208"/>
    <w:rsid w:val="0091623C"/>
    <w:rsid w:val="00923D06"/>
    <w:rsid w:val="009259BA"/>
    <w:rsid w:val="00931D99"/>
    <w:rsid w:val="00934CB3"/>
    <w:rsid w:val="00935602"/>
    <w:rsid w:val="009405A0"/>
    <w:rsid w:val="009574B3"/>
    <w:rsid w:val="009656E7"/>
    <w:rsid w:val="00966CDA"/>
    <w:rsid w:val="0097164A"/>
    <w:rsid w:val="00980D76"/>
    <w:rsid w:val="00986F38"/>
    <w:rsid w:val="00992070"/>
    <w:rsid w:val="00997187"/>
    <w:rsid w:val="00997714"/>
    <w:rsid w:val="009B523A"/>
    <w:rsid w:val="009B58D5"/>
    <w:rsid w:val="009C0476"/>
    <w:rsid w:val="009D512A"/>
    <w:rsid w:val="009F0EA9"/>
    <w:rsid w:val="009F188E"/>
    <w:rsid w:val="00A104FF"/>
    <w:rsid w:val="00A4176D"/>
    <w:rsid w:val="00A44A60"/>
    <w:rsid w:val="00A72A83"/>
    <w:rsid w:val="00A85543"/>
    <w:rsid w:val="00A92C59"/>
    <w:rsid w:val="00AA5398"/>
    <w:rsid w:val="00AC496C"/>
    <w:rsid w:val="00AF43EA"/>
    <w:rsid w:val="00B00E3B"/>
    <w:rsid w:val="00B432F6"/>
    <w:rsid w:val="00B43B78"/>
    <w:rsid w:val="00B45D41"/>
    <w:rsid w:val="00B57E4F"/>
    <w:rsid w:val="00B92CD4"/>
    <w:rsid w:val="00BA2450"/>
    <w:rsid w:val="00BA2F4C"/>
    <w:rsid w:val="00BC555A"/>
    <w:rsid w:val="00BC7BE8"/>
    <w:rsid w:val="00BD4842"/>
    <w:rsid w:val="00BD4CD9"/>
    <w:rsid w:val="00BF1F4E"/>
    <w:rsid w:val="00C04BB7"/>
    <w:rsid w:val="00C04EA4"/>
    <w:rsid w:val="00C20EE5"/>
    <w:rsid w:val="00C3446C"/>
    <w:rsid w:val="00C400BB"/>
    <w:rsid w:val="00C45949"/>
    <w:rsid w:val="00C51FC6"/>
    <w:rsid w:val="00C71025"/>
    <w:rsid w:val="00C77D3A"/>
    <w:rsid w:val="00CC7E4E"/>
    <w:rsid w:val="00CD0A9F"/>
    <w:rsid w:val="00CD0E1E"/>
    <w:rsid w:val="00CE76FA"/>
    <w:rsid w:val="00CF26AB"/>
    <w:rsid w:val="00D00246"/>
    <w:rsid w:val="00D16DE9"/>
    <w:rsid w:val="00D25A20"/>
    <w:rsid w:val="00D33D8D"/>
    <w:rsid w:val="00D5014F"/>
    <w:rsid w:val="00D53DB2"/>
    <w:rsid w:val="00D7364F"/>
    <w:rsid w:val="00D974C1"/>
    <w:rsid w:val="00DA6EC5"/>
    <w:rsid w:val="00DA7BA0"/>
    <w:rsid w:val="00DA7F8D"/>
    <w:rsid w:val="00DC1355"/>
    <w:rsid w:val="00DC1FA0"/>
    <w:rsid w:val="00DC31FB"/>
    <w:rsid w:val="00E00BC3"/>
    <w:rsid w:val="00E04C61"/>
    <w:rsid w:val="00E17B1F"/>
    <w:rsid w:val="00E23733"/>
    <w:rsid w:val="00E372A9"/>
    <w:rsid w:val="00E5443B"/>
    <w:rsid w:val="00E634EA"/>
    <w:rsid w:val="00E7468C"/>
    <w:rsid w:val="00E852F8"/>
    <w:rsid w:val="00E86AE2"/>
    <w:rsid w:val="00E91E01"/>
    <w:rsid w:val="00E93BAD"/>
    <w:rsid w:val="00EA599E"/>
    <w:rsid w:val="00EB5926"/>
    <w:rsid w:val="00ED789F"/>
    <w:rsid w:val="00EF028D"/>
    <w:rsid w:val="00EF41F2"/>
    <w:rsid w:val="00F1096D"/>
    <w:rsid w:val="00F1673A"/>
    <w:rsid w:val="00F23065"/>
    <w:rsid w:val="00F231EF"/>
    <w:rsid w:val="00F245C4"/>
    <w:rsid w:val="00F26DB3"/>
    <w:rsid w:val="00F317C7"/>
    <w:rsid w:val="00F35EB5"/>
    <w:rsid w:val="00F36238"/>
    <w:rsid w:val="00F37C63"/>
    <w:rsid w:val="00F56C6A"/>
    <w:rsid w:val="00F66CCC"/>
    <w:rsid w:val="00F86A94"/>
    <w:rsid w:val="00F91C1A"/>
    <w:rsid w:val="00FA0862"/>
    <w:rsid w:val="00FB07AC"/>
    <w:rsid w:val="00FB118A"/>
    <w:rsid w:val="00FB2084"/>
    <w:rsid w:val="00FD43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GB"/>
    </w:rPr>
  </w:style>
  <w:style w:type="paragraph" w:styleId="Heading1">
    <w:name w:val="heading 1"/>
    <w:basedOn w:val="Normal"/>
    <w:next w:val="Normal"/>
    <w:link w:val="Heading1Char"/>
    <w:autoRedefine/>
    <w:uiPriority w:val="9"/>
    <w:qFormat/>
    <w:rsid w:val="002B5BCF"/>
    <w:pPr>
      <w:keepNext/>
      <w:keepLines/>
      <w:numPr>
        <w:numId w:val="9"/>
      </w:numPr>
      <w:spacing w:before="480" w:after="0"/>
      <w:outlineLvl w:val="0"/>
    </w:pPr>
    <w:rPr>
      <w:rFonts w:eastAsiaTheme="majorEastAsia" w:cstheme="majorBidi"/>
      <w:b/>
      <w:bCs/>
      <w:color w:val="28AAE1"/>
      <w:sz w:val="32"/>
      <w:szCs w:val="28"/>
    </w:rPr>
  </w:style>
  <w:style w:type="paragraph" w:styleId="Heading2">
    <w:name w:val="heading 2"/>
    <w:basedOn w:val="Normal"/>
    <w:link w:val="Heading2Char"/>
    <w:uiPriority w:val="9"/>
    <w:unhideWhenUsed/>
    <w:qFormat/>
    <w:rsid w:val="00637ACB"/>
    <w:pPr>
      <w:keepNext/>
      <w:keepLines/>
      <w:numPr>
        <w:ilvl w:val="1"/>
        <w:numId w:val="9"/>
      </w:numPr>
      <w:spacing w:before="200" w:after="0"/>
      <w:outlineLvl w:val="1"/>
    </w:pPr>
    <w:rPr>
      <w:rFonts w:eastAsiaTheme="majorEastAsia" w:cstheme="majorBidi"/>
      <w:b/>
      <w:bCs/>
      <w:color w:val="28AAE1"/>
      <w:sz w:val="26"/>
      <w:szCs w:val="26"/>
    </w:rPr>
  </w:style>
  <w:style w:type="paragraph" w:styleId="Heading3">
    <w:name w:val="heading 3"/>
    <w:basedOn w:val="Normal"/>
    <w:next w:val="Normal"/>
    <w:link w:val="Heading3Char"/>
    <w:uiPriority w:val="9"/>
    <w:unhideWhenUsed/>
    <w:qFormat/>
    <w:rsid w:val="00B92CD4"/>
    <w:pPr>
      <w:keepNext/>
      <w:keepLines/>
      <w:numPr>
        <w:ilvl w:val="2"/>
        <w:numId w:val="9"/>
      </w:numPr>
      <w:spacing w:before="200" w:after="0"/>
      <w:outlineLvl w:val="2"/>
    </w:pPr>
    <w:rPr>
      <w:rFonts w:ascii="Calibri" w:eastAsiaTheme="majorEastAsia" w:hAnsi="Calibri" w:cstheme="majorBidi"/>
      <w:b/>
      <w:bCs/>
      <w:color w:val="28AAE1"/>
    </w:rPr>
  </w:style>
  <w:style w:type="paragraph" w:styleId="Heading4">
    <w:name w:val="heading 4"/>
    <w:basedOn w:val="Normal"/>
    <w:next w:val="Normal"/>
    <w:link w:val="Heading4Char"/>
    <w:uiPriority w:val="9"/>
    <w:semiHidden/>
    <w:unhideWhenUsed/>
    <w:qFormat/>
    <w:rsid w:val="00997714"/>
    <w:pPr>
      <w:keepNext/>
      <w:keepLines/>
      <w:numPr>
        <w:ilvl w:val="3"/>
        <w:numId w:val="9"/>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97714"/>
    <w:pPr>
      <w:keepNext/>
      <w:keepLines/>
      <w:numPr>
        <w:ilvl w:val="4"/>
        <w:numId w:val="9"/>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97714"/>
    <w:pPr>
      <w:keepNext/>
      <w:keepLines/>
      <w:numPr>
        <w:ilvl w:val="5"/>
        <w:numId w:val="9"/>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97714"/>
    <w:pPr>
      <w:keepNext/>
      <w:keepLines/>
      <w:numPr>
        <w:ilvl w:val="6"/>
        <w:numId w:val="9"/>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97714"/>
    <w:pPr>
      <w:keepNext/>
      <w:keepLines/>
      <w:numPr>
        <w:ilvl w:val="7"/>
        <w:numId w:val="9"/>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97714"/>
    <w:pPr>
      <w:keepNext/>
      <w:keepLines/>
      <w:numPr>
        <w:ilvl w:val="8"/>
        <w:numId w:val="9"/>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B5BCF"/>
    <w:rPr>
      <w:rFonts w:eastAsiaTheme="majorEastAsia" w:cstheme="majorBidi"/>
      <w:b/>
      <w:bCs/>
      <w:color w:val="28AAE1"/>
      <w:sz w:val="32"/>
      <w:szCs w:val="28"/>
      <w:lang w:val="en-GB"/>
    </w:rPr>
  </w:style>
  <w:style w:type="character" w:customStyle="1" w:styleId="Heading2Char">
    <w:name w:val="Heading 2 Char"/>
    <w:basedOn w:val="DefaultParagraphFont"/>
    <w:link w:val="Heading2"/>
    <w:uiPriority w:val="9"/>
    <w:rsid w:val="00637ACB"/>
    <w:rPr>
      <w:rFonts w:eastAsiaTheme="majorEastAsia" w:cstheme="majorBidi"/>
      <w:b/>
      <w:bCs/>
      <w:color w:val="28AAE1"/>
      <w:sz w:val="26"/>
      <w:szCs w:val="26"/>
      <w:lang w:val="en-GB"/>
    </w:rPr>
  </w:style>
  <w:style w:type="character" w:customStyle="1" w:styleId="Heading3Char">
    <w:name w:val="Heading 3 Char"/>
    <w:basedOn w:val="DefaultParagraphFont"/>
    <w:link w:val="Heading3"/>
    <w:uiPriority w:val="9"/>
    <w:rsid w:val="00B92CD4"/>
    <w:rPr>
      <w:rFonts w:ascii="Calibri" w:eastAsiaTheme="majorEastAsia" w:hAnsi="Calibri" w:cstheme="majorBidi"/>
      <w:b/>
      <w:bCs/>
      <w:color w:val="28AAE1"/>
      <w:lang w:val="en-GB"/>
    </w:rPr>
  </w:style>
  <w:style w:type="character" w:customStyle="1" w:styleId="Heading4Char">
    <w:name w:val="Heading 4 Char"/>
    <w:basedOn w:val="DefaultParagraphFont"/>
    <w:link w:val="Heading4"/>
    <w:uiPriority w:val="9"/>
    <w:semiHidden/>
    <w:rsid w:val="00997714"/>
    <w:rPr>
      <w:rFonts w:asciiTheme="majorHAnsi" w:eastAsiaTheme="majorEastAsia" w:hAnsiTheme="majorHAnsi" w:cstheme="majorBidi"/>
      <w:b/>
      <w:bCs/>
      <w:i/>
      <w:iCs/>
      <w:color w:val="4F81BD" w:themeColor="accent1"/>
      <w:lang w:val="en-GB"/>
    </w:rPr>
  </w:style>
  <w:style w:type="character" w:customStyle="1" w:styleId="Heading5Char">
    <w:name w:val="Heading 5 Char"/>
    <w:basedOn w:val="DefaultParagraphFont"/>
    <w:link w:val="Heading5"/>
    <w:uiPriority w:val="9"/>
    <w:semiHidden/>
    <w:rsid w:val="00997714"/>
    <w:rPr>
      <w:rFonts w:asciiTheme="majorHAnsi" w:eastAsiaTheme="majorEastAsia" w:hAnsiTheme="majorHAnsi" w:cstheme="majorBidi"/>
      <w:color w:val="243F60" w:themeColor="accent1" w:themeShade="7F"/>
      <w:lang w:val="en-GB"/>
    </w:rPr>
  </w:style>
  <w:style w:type="character" w:customStyle="1" w:styleId="Heading6Char">
    <w:name w:val="Heading 6 Char"/>
    <w:basedOn w:val="DefaultParagraphFont"/>
    <w:link w:val="Heading6"/>
    <w:uiPriority w:val="9"/>
    <w:semiHidden/>
    <w:rsid w:val="00997714"/>
    <w:rPr>
      <w:rFonts w:asciiTheme="majorHAnsi" w:eastAsiaTheme="majorEastAsia" w:hAnsiTheme="majorHAnsi" w:cstheme="majorBidi"/>
      <w:i/>
      <w:iCs/>
      <w:color w:val="243F60" w:themeColor="accent1" w:themeShade="7F"/>
      <w:lang w:val="en-GB"/>
    </w:rPr>
  </w:style>
  <w:style w:type="character" w:customStyle="1" w:styleId="Heading7Char">
    <w:name w:val="Heading 7 Char"/>
    <w:basedOn w:val="DefaultParagraphFont"/>
    <w:link w:val="Heading7"/>
    <w:uiPriority w:val="9"/>
    <w:semiHidden/>
    <w:rsid w:val="00997714"/>
    <w:rPr>
      <w:rFonts w:asciiTheme="majorHAnsi" w:eastAsiaTheme="majorEastAsia" w:hAnsiTheme="majorHAnsi" w:cstheme="majorBidi"/>
      <w:i/>
      <w:iCs/>
      <w:color w:val="404040" w:themeColor="text1" w:themeTint="BF"/>
      <w:lang w:val="en-GB"/>
    </w:rPr>
  </w:style>
  <w:style w:type="character" w:customStyle="1" w:styleId="Heading8Char">
    <w:name w:val="Heading 8 Char"/>
    <w:basedOn w:val="DefaultParagraphFont"/>
    <w:link w:val="Heading8"/>
    <w:uiPriority w:val="9"/>
    <w:semiHidden/>
    <w:rsid w:val="00997714"/>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semiHidden/>
    <w:rsid w:val="00997714"/>
    <w:rPr>
      <w:rFonts w:asciiTheme="majorHAnsi" w:eastAsiaTheme="majorEastAsia" w:hAnsiTheme="majorHAnsi" w:cstheme="majorBidi"/>
      <w:i/>
      <w:iCs/>
      <w:color w:val="404040" w:themeColor="text1" w:themeTint="BF"/>
      <w:sz w:val="20"/>
      <w:szCs w:val="20"/>
      <w:lang w:val="en-GB"/>
    </w:rPr>
  </w:style>
  <w:style w:type="paragraph" w:styleId="ListParagraph">
    <w:name w:val="List Paragraph"/>
    <w:basedOn w:val="Normal"/>
    <w:uiPriority w:val="34"/>
    <w:qFormat/>
    <w:rsid w:val="001130AF"/>
    <w:pPr>
      <w:ind w:left="720"/>
      <w:contextualSpacing/>
    </w:pPr>
  </w:style>
  <w:style w:type="table" w:styleId="TableGrid">
    <w:name w:val="Table Grid"/>
    <w:basedOn w:val="TableNormal"/>
    <w:uiPriority w:val="59"/>
    <w:rsid w:val="009356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17B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17B1F"/>
    <w:rPr>
      <w:lang w:val="en-GB"/>
    </w:rPr>
  </w:style>
  <w:style w:type="paragraph" w:styleId="Footer">
    <w:name w:val="footer"/>
    <w:basedOn w:val="Normal"/>
    <w:link w:val="FooterChar"/>
    <w:uiPriority w:val="99"/>
    <w:unhideWhenUsed/>
    <w:rsid w:val="00E17B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17B1F"/>
    <w:rPr>
      <w:lang w:val="en-GB"/>
    </w:rPr>
  </w:style>
  <w:style w:type="paragraph" w:styleId="BalloonText">
    <w:name w:val="Balloon Text"/>
    <w:basedOn w:val="Normal"/>
    <w:link w:val="BalloonTextChar"/>
    <w:uiPriority w:val="99"/>
    <w:semiHidden/>
    <w:unhideWhenUsed/>
    <w:rsid w:val="00E17B1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17B1F"/>
    <w:rPr>
      <w:rFonts w:ascii="Tahoma" w:hAnsi="Tahoma" w:cs="Tahoma"/>
      <w:sz w:val="16"/>
      <w:szCs w:val="16"/>
      <w:lang w:val="en-GB"/>
    </w:rPr>
  </w:style>
  <w:style w:type="paragraph" w:customStyle="1" w:styleId="Body1">
    <w:name w:val="Body 1"/>
    <w:basedOn w:val="Normal"/>
    <w:rsid w:val="00ED789F"/>
    <w:pPr>
      <w:spacing w:after="0" w:line="240" w:lineRule="auto"/>
    </w:pPr>
    <w:rPr>
      <w:rFonts w:ascii="Arial" w:hAnsi="Arial" w:cs="Arial"/>
      <w:color w:val="000000"/>
      <w:sz w:val="20"/>
      <w:szCs w:val="20"/>
      <w:lang w:val="en-US"/>
    </w:rPr>
  </w:style>
  <w:style w:type="paragraph" w:customStyle="1" w:styleId="ImportWordListStyleDefinition4">
    <w:name w:val="Import Word List Style Definition 4"/>
    <w:autoRedefine/>
    <w:rsid w:val="00F245C4"/>
    <w:pPr>
      <w:spacing w:after="0" w:line="240" w:lineRule="auto"/>
      <w:ind w:left="432" w:hanging="432"/>
    </w:pPr>
    <w:rPr>
      <w:rFonts w:ascii="Times New Roman" w:eastAsia="Times New Roman" w:hAnsi="Times New Roman" w:cs="Times New Roman"/>
      <w:sz w:val="20"/>
      <w:szCs w:val="20"/>
      <w:lang w:val="en-GB" w:eastAsia="en-GB"/>
    </w:rPr>
  </w:style>
  <w:style w:type="character" w:styleId="Hyperlink">
    <w:name w:val="Hyperlink"/>
    <w:basedOn w:val="DefaultParagraphFont"/>
    <w:uiPriority w:val="99"/>
    <w:unhideWhenUsed/>
    <w:rsid w:val="005D35F8"/>
    <w:rPr>
      <w:color w:val="0563C1"/>
      <w:u w:val="single"/>
    </w:rPr>
  </w:style>
  <w:style w:type="paragraph" w:styleId="TOCHeading">
    <w:name w:val="TOC Heading"/>
    <w:basedOn w:val="Heading1"/>
    <w:next w:val="Normal"/>
    <w:uiPriority w:val="39"/>
    <w:unhideWhenUsed/>
    <w:qFormat/>
    <w:rsid w:val="005D35F8"/>
    <w:pPr>
      <w:numPr>
        <w:numId w:val="0"/>
      </w:numPr>
      <w:outlineLvl w:val="9"/>
    </w:pPr>
    <w:rPr>
      <w:rFonts w:asciiTheme="majorHAnsi" w:hAnsiTheme="majorHAnsi"/>
      <w:color w:val="365F91" w:themeColor="accent1" w:themeShade="BF"/>
      <w:sz w:val="28"/>
      <w:lang w:val="en-US" w:eastAsia="ja-JP"/>
    </w:rPr>
  </w:style>
  <w:style w:type="paragraph" w:styleId="TOC1">
    <w:name w:val="toc 1"/>
    <w:basedOn w:val="Normal"/>
    <w:next w:val="Normal"/>
    <w:autoRedefine/>
    <w:uiPriority w:val="39"/>
    <w:unhideWhenUsed/>
    <w:rsid w:val="00A44A60"/>
    <w:pPr>
      <w:tabs>
        <w:tab w:val="left" w:pos="440"/>
        <w:tab w:val="right" w:leader="dot" w:pos="9350"/>
      </w:tabs>
      <w:spacing w:after="100" w:line="480" w:lineRule="auto"/>
    </w:pPr>
    <w:rPr>
      <w:rFonts w:ascii="Calibri" w:hAnsi="Calibri" w:cs="Times New Roman"/>
      <w:lang w:val="en-US"/>
    </w:rPr>
  </w:style>
  <w:style w:type="paragraph" w:styleId="TOC2">
    <w:name w:val="toc 2"/>
    <w:basedOn w:val="Normal"/>
    <w:next w:val="Normal"/>
    <w:autoRedefine/>
    <w:uiPriority w:val="39"/>
    <w:unhideWhenUsed/>
    <w:rsid w:val="005D35F8"/>
    <w:pPr>
      <w:spacing w:after="100" w:line="240" w:lineRule="auto"/>
      <w:ind w:left="220"/>
    </w:pPr>
    <w:rPr>
      <w:rFonts w:ascii="Calibri" w:hAnsi="Calibri" w:cs="Times New Roman"/>
      <w:lang w:val="en-US"/>
    </w:rPr>
  </w:style>
  <w:style w:type="paragraph" w:styleId="TOC3">
    <w:name w:val="toc 3"/>
    <w:basedOn w:val="Normal"/>
    <w:next w:val="Normal"/>
    <w:autoRedefine/>
    <w:uiPriority w:val="39"/>
    <w:unhideWhenUsed/>
    <w:rsid w:val="005D35F8"/>
    <w:pPr>
      <w:spacing w:after="100"/>
      <w:ind w:left="440"/>
    </w:pPr>
  </w:style>
  <w:style w:type="character" w:styleId="Strong">
    <w:name w:val="Strong"/>
    <w:basedOn w:val="DefaultParagraphFont"/>
    <w:uiPriority w:val="22"/>
    <w:qFormat/>
    <w:rsid w:val="004F4174"/>
    <w:rPr>
      <w:b/>
      <w:bCs/>
    </w:rPr>
  </w:style>
  <w:style w:type="character" w:customStyle="1" w:styleId="apple-converted-space">
    <w:name w:val="apple-converted-space"/>
    <w:basedOn w:val="DefaultParagraphFont"/>
    <w:rsid w:val="004F4174"/>
  </w:style>
  <w:style w:type="paragraph" w:styleId="NormalWeb">
    <w:name w:val="Normal (Web)"/>
    <w:basedOn w:val="Normal"/>
    <w:uiPriority w:val="99"/>
    <w:unhideWhenUsed/>
    <w:rsid w:val="002F0E35"/>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FollowedHyperlink">
    <w:name w:val="FollowedHyperlink"/>
    <w:basedOn w:val="DefaultParagraphFont"/>
    <w:uiPriority w:val="99"/>
    <w:semiHidden/>
    <w:unhideWhenUsed/>
    <w:rsid w:val="009656E7"/>
    <w:rPr>
      <w:color w:val="800080" w:themeColor="followedHyperlink"/>
      <w:u w:val="single"/>
    </w:rPr>
  </w:style>
  <w:style w:type="paragraph" w:styleId="NoSpacing">
    <w:name w:val="No Spacing"/>
    <w:uiPriority w:val="1"/>
    <w:qFormat/>
    <w:rsid w:val="00BC555A"/>
    <w:pPr>
      <w:spacing w:after="0" w:line="240" w:lineRule="auto"/>
    </w:pPr>
    <w:rPr>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GB"/>
    </w:rPr>
  </w:style>
  <w:style w:type="paragraph" w:styleId="Heading1">
    <w:name w:val="heading 1"/>
    <w:basedOn w:val="Normal"/>
    <w:next w:val="Normal"/>
    <w:link w:val="Heading1Char"/>
    <w:autoRedefine/>
    <w:uiPriority w:val="9"/>
    <w:qFormat/>
    <w:rsid w:val="002B5BCF"/>
    <w:pPr>
      <w:keepNext/>
      <w:keepLines/>
      <w:numPr>
        <w:numId w:val="9"/>
      </w:numPr>
      <w:spacing w:before="480" w:after="0"/>
      <w:outlineLvl w:val="0"/>
    </w:pPr>
    <w:rPr>
      <w:rFonts w:eastAsiaTheme="majorEastAsia" w:cstheme="majorBidi"/>
      <w:b/>
      <w:bCs/>
      <w:color w:val="28AAE1"/>
      <w:sz w:val="32"/>
      <w:szCs w:val="28"/>
    </w:rPr>
  </w:style>
  <w:style w:type="paragraph" w:styleId="Heading2">
    <w:name w:val="heading 2"/>
    <w:basedOn w:val="Normal"/>
    <w:link w:val="Heading2Char"/>
    <w:uiPriority w:val="9"/>
    <w:unhideWhenUsed/>
    <w:qFormat/>
    <w:rsid w:val="00637ACB"/>
    <w:pPr>
      <w:keepNext/>
      <w:keepLines/>
      <w:numPr>
        <w:ilvl w:val="1"/>
        <w:numId w:val="9"/>
      </w:numPr>
      <w:spacing w:before="200" w:after="0"/>
      <w:outlineLvl w:val="1"/>
    </w:pPr>
    <w:rPr>
      <w:rFonts w:eastAsiaTheme="majorEastAsia" w:cstheme="majorBidi"/>
      <w:b/>
      <w:bCs/>
      <w:color w:val="28AAE1"/>
      <w:sz w:val="26"/>
      <w:szCs w:val="26"/>
    </w:rPr>
  </w:style>
  <w:style w:type="paragraph" w:styleId="Heading3">
    <w:name w:val="heading 3"/>
    <w:basedOn w:val="Normal"/>
    <w:next w:val="Normal"/>
    <w:link w:val="Heading3Char"/>
    <w:uiPriority w:val="9"/>
    <w:unhideWhenUsed/>
    <w:qFormat/>
    <w:rsid w:val="00B92CD4"/>
    <w:pPr>
      <w:keepNext/>
      <w:keepLines/>
      <w:numPr>
        <w:ilvl w:val="2"/>
        <w:numId w:val="9"/>
      </w:numPr>
      <w:spacing w:before="200" w:after="0"/>
      <w:outlineLvl w:val="2"/>
    </w:pPr>
    <w:rPr>
      <w:rFonts w:ascii="Calibri" w:eastAsiaTheme="majorEastAsia" w:hAnsi="Calibri" w:cstheme="majorBidi"/>
      <w:b/>
      <w:bCs/>
      <w:color w:val="28AAE1"/>
    </w:rPr>
  </w:style>
  <w:style w:type="paragraph" w:styleId="Heading4">
    <w:name w:val="heading 4"/>
    <w:basedOn w:val="Normal"/>
    <w:next w:val="Normal"/>
    <w:link w:val="Heading4Char"/>
    <w:uiPriority w:val="9"/>
    <w:semiHidden/>
    <w:unhideWhenUsed/>
    <w:qFormat/>
    <w:rsid w:val="00997714"/>
    <w:pPr>
      <w:keepNext/>
      <w:keepLines/>
      <w:numPr>
        <w:ilvl w:val="3"/>
        <w:numId w:val="9"/>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97714"/>
    <w:pPr>
      <w:keepNext/>
      <w:keepLines/>
      <w:numPr>
        <w:ilvl w:val="4"/>
        <w:numId w:val="9"/>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97714"/>
    <w:pPr>
      <w:keepNext/>
      <w:keepLines/>
      <w:numPr>
        <w:ilvl w:val="5"/>
        <w:numId w:val="9"/>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97714"/>
    <w:pPr>
      <w:keepNext/>
      <w:keepLines/>
      <w:numPr>
        <w:ilvl w:val="6"/>
        <w:numId w:val="9"/>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97714"/>
    <w:pPr>
      <w:keepNext/>
      <w:keepLines/>
      <w:numPr>
        <w:ilvl w:val="7"/>
        <w:numId w:val="9"/>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97714"/>
    <w:pPr>
      <w:keepNext/>
      <w:keepLines/>
      <w:numPr>
        <w:ilvl w:val="8"/>
        <w:numId w:val="9"/>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B5BCF"/>
    <w:rPr>
      <w:rFonts w:eastAsiaTheme="majorEastAsia" w:cstheme="majorBidi"/>
      <w:b/>
      <w:bCs/>
      <w:color w:val="28AAE1"/>
      <w:sz w:val="32"/>
      <w:szCs w:val="28"/>
      <w:lang w:val="en-GB"/>
    </w:rPr>
  </w:style>
  <w:style w:type="character" w:customStyle="1" w:styleId="Heading2Char">
    <w:name w:val="Heading 2 Char"/>
    <w:basedOn w:val="DefaultParagraphFont"/>
    <w:link w:val="Heading2"/>
    <w:uiPriority w:val="9"/>
    <w:rsid w:val="00637ACB"/>
    <w:rPr>
      <w:rFonts w:eastAsiaTheme="majorEastAsia" w:cstheme="majorBidi"/>
      <w:b/>
      <w:bCs/>
      <w:color w:val="28AAE1"/>
      <w:sz w:val="26"/>
      <w:szCs w:val="26"/>
      <w:lang w:val="en-GB"/>
    </w:rPr>
  </w:style>
  <w:style w:type="character" w:customStyle="1" w:styleId="Heading3Char">
    <w:name w:val="Heading 3 Char"/>
    <w:basedOn w:val="DefaultParagraphFont"/>
    <w:link w:val="Heading3"/>
    <w:uiPriority w:val="9"/>
    <w:rsid w:val="00B92CD4"/>
    <w:rPr>
      <w:rFonts w:ascii="Calibri" w:eastAsiaTheme="majorEastAsia" w:hAnsi="Calibri" w:cstheme="majorBidi"/>
      <w:b/>
      <w:bCs/>
      <w:color w:val="28AAE1"/>
      <w:lang w:val="en-GB"/>
    </w:rPr>
  </w:style>
  <w:style w:type="character" w:customStyle="1" w:styleId="Heading4Char">
    <w:name w:val="Heading 4 Char"/>
    <w:basedOn w:val="DefaultParagraphFont"/>
    <w:link w:val="Heading4"/>
    <w:uiPriority w:val="9"/>
    <w:semiHidden/>
    <w:rsid w:val="00997714"/>
    <w:rPr>
      <w:rFonts w:asciiTheme="majorHAnsi" w:eastAsiaTheme="majorEastAsia" w:hAnsiTheme="majorHAnsi" w:cstheme="majorBidi"/>
      <w:b/>
      <w:bCs/>
      <w:i/>
      <w:iCs/>
      <w:color w:val="4F81BD" w:themeColor="accent1"/>
      <w:lang w:val="en-GB"/>
    </w:rPr>
  </w:style>
  <w:style w:type="character" w:customStyle="1" w:styleId="Heading5Char">
    <w:name w:val="Heading 5 Char"/>
    <w:basedOn w:val="DefaultParagraphFont"/>
    <w:link w:val="Heading5"/>
    <w:uiPriority w:val="9"/>
    <w:semiHidden/>
    <w:rsid w:val="00997714"/>
    <w:rPr>
      <w:rFonts w:asciiTheme="majorHAnsi" w:eastAsiaTheme="majorEastAsia" w:hAnsiTheme="majorHAnsi" w:cstheme="majorBidi"/>
      <w:color w:val="243F60" w:themeColor="accent1" w:themeShade="7F"/>
      <w:lang w:val="en-GB"/>
    </w:rPr>
  </w:style>
  <w:style w:type="character" w:customStyle="1" w:styleId="Heading6Char">
    <w:name w:val="Heading 6 Char"/>
    <w:basedOn w:val="DefaultParagraphFont"/>
    <w:link w:val="Heading6"/>
    <w:uiPriority w:val="9"/>
    <w:semiHidden/>
    <w:rsid w:val="00997714"/>
    <w:rPr>
      <w:rFonts w:asciiTheme="majorHAnsi" w:eastAsiaTheme="majorEastAsia" w:hAnsiTheme="majorHAnsi" w:cstheme="majorBidi"/>
      <w:i/>
      <w:iCs/>
      <w:color w:val="243F60" w:themeColor="accent1" w:themeShade="7F"/>
      <w:lang w:val="en-GB"/>
    </w:rPr>
  </w:style>
  <w:style w:type="character" w:customStyle="1" w:styleId="Heading7Char">
    <w:name w:val="Heading 7 Char"/>
    <w:basedOn w:val="DefaultParagraphFont"/>
    <w:link w:val="Heading7"/>
    <w:uiPriority w:val="9"/>
    <w:semiHidden/>
    <w:rsid w:val="00997714"/>
    <w:rPr>
      <w:rFonts w:asciiTheme="majorHAnsi" w:eastAsiaTheme="majorEastAsia" w:hAnsiTheme="majorHAnsi" w:cstheme="majorBidi"/>
      <w:i/>
      <w:iCs/>
      <w:color w:val="404040" w:themeColor="text1" w:themeTint="BF"/>
      <w:lang w:val="en-GB"/>
    </w:rPr>
  </w:style>
  <w:style w:type="character" w:customStyle="1" w:styleId="Heading8Char">
    <w:name w:val="Heading 8 Char"/>
    <w:basedOn w:val="DefaultParagraphFont"/>
    <w:link w:val="Heading8"/>
    <w:uiPriority w:val="9"/>
    <w:semiHidden/>
    <w:rsid w:val="00997714"/>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semiHidden/>
    <w:rsid w:val="00997714"/>
    <w:rPr>
      <w:rFonts w:asciiTheme="majorHAnsi" w:eastAsiaTheme="majorEastAsia" w:hAnsiTheme="majorHAnsi" w:cstheme="majorBidi"/>
      <w:i/>
      <w:iCs/>
      <w:color w:val="404040" w:themeColor="text1" w:themeTint="BF"/>
      <w:sz w:val="20"/>
      <w:szCs w:val="20"/>
      <w:lang w:val="en-GB"/>
    </w:rPr>
  </w:style>
  <w:style w:type="paragraph" w:styleId="ListParagraph">
    <w:name w:val="List Paragraph"/>
    <w:basedOn w:val="Normal"/>
    <w:uiPriority w:val="34"/>
    <w:qFormat/>
    <w:rsid w:val="001130AF"/>
    <w:pPr>
      <w:ind w:left="720"/>
      <w:contextualSpacing/>
    </w:pPr>
  </w:style>
  <w:style w:type="table" w:styleId="TableGrid">
    <w:name w:val="Table Grid"/>
    <w:basedOn w:val="TableNormal"/>
    <w:uiPriority w:val="59"/>
    <w:rsid w:val="009356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17B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17B1F"/>
    <w:rPr>
      <w:lang w:val="en-GB"/>
    </w:rPr>
  </w:style>
  <w:style w:type="paragraph" w:styleId="Footer">
    <w:name w:val="footer"/>
    <w:basedOn w:val="Normal"/>
    <w:link w:val="FooterChar"/>
    <w:uiPriority w:val="99"/>
    <w:unhideWhenUsed/>
    <w:rsid w:val="00E17B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17B1F"/>
    <w:rPr>
      <w:lang w:val="en-GB"/>
    </w:rPr>
  </w:style>
  <w:style w:type="paragraph" w:styleId="BalloonText">
    <w:name w:val="Balloon Text"/>
    <w:basedOn w:val="Normal"/>
    <w:link w:val="BalloonTextChar"/>
    <w:uiPriority w:val="99"/>
    <w:semiHidden/>
    <w:unhideWhenUsed/>
    <w:rsid w:val="00E17B1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17B1F"/>
    <w:rPr>
      <w:rFonts w:ascii="Tahoma" w:hAnsi="Tahoma" w:cs="Tahoma"/>
      <w:sz w:val="16"/>
      <w:szCs w:val="16"/>
      <w:lang w:val="en-GB"/>
    </w:rPr>
  </w:style>
  <w:style w:type="paragraph" w:customStyle="1" w:styleId="Body1">
    <w:name w:val="Body 1"/>
    <w:basedOn w:val="Normal"/>
    <w:rsid w:val="00ED789F"/>
    <w:pPr>
      <w:spacing w:after="0" w:line="240" w:lineRule="auto"/>
    </w:pPr>
    <w:rPr>
      <w:rFonts w:ascii="Arial" w:hAnsi="Arial" w:cs="Arial"/>
      <w:color w:val="000000"/>
      <w:sz w:val="20"/>
      <w:szCs w:val="20"/>
      <w:lang w:val="en-US"/>
    </w:rPr>
  </w:style>
  <w:style w:type="paragraph" w:customStyle="1" w:styleId="ImportWordListStyleDefinition4">
    <w:name w:val="Import Word List Style Definition 4"/>
    <w:autoRedefine/>
    <w:rsid w:val="00F245C4"/>
    <w:pPr>
      <w:spacing w:after="0" w:line="240" w:lineRule="auto"/>
      <w:ind w:left="432" w:hanging="432"/>
    </w:pPr>
    <w:rPr>
      <w:rFonts w:ascii="Times New Roman" w:eastAsia="Times New Roman" w:hAnsi="Times New Roman" w:cs="Times New Roman"/>
      <w:sz w:val="20"/>
      <w:szCs w:val="20"/>
      <w:lang w:val="en-GB" w:eastAsia="en-GB"/>
    </w:rPr>
  </w:style>
  <w:style w:type="character" w:styleId="Hyperlink">
    <w:name w:val="Hyperlink"/>
    <w:basedOn w:val="DefaultParagraphFont"/>
    <w:uiPriority w:val="99"/>
    <w:unhideWhenUsed/>
    <w:rsid w:val="005D35F8"/>
    <w:rPr>
      <w:color w:val="0563C1"/>
      <w:u w:val="single"/>
    </w:rPr>
  </w:style>
  <w:style w:type="paragraph" w:styleId="TOCHeading">
    <w:name w:val="TOC Heading"/>
    <w:basedOn w:val="Heading1"/>
    <w:next w:val="Normal"/>
    <w:uiPriority w:val="39"/>
    <w:unhideWhenUsed/>
    <w:qFormat/>
    <w:rsid w:val="005D35F8"/>
    <w:pPr>
      <w:numPr>
        <w:numId w:val="0"/>
      </w:numPr>
      <w:outlineLvl w:val="9"/>
    </w:pPr>
    <w:rPr>
      <w:rFonts w:asciiTheme="majorHAnsi" w:hAnsiTheme="majorHAnsi"/>
      <w:color w:val="365F91" w:themeColor="accent1" w:themeShade="BF"/>
      <w:sz w:val="28"/>
      <w:lang w:val="en-US" w:eastAsia="ja-JP"/>
    </w:rPr>
  </w:style>
  <w:style w:type="paragraph" w:styleId="TOC1">
    <w:name w:val="toc 1"/>
    <w:basedOn w:val="Normal"/>
    <w:next w:val="Normal"/>
    <w:autoRedefine/>
    <w:uiPriority w:val="39"/>
    <w:unhideWhenUsed/>
    <w:rsid w:val="00A44A60"/>
    <w:pPr>
      <w:tabs>
        <w:tab w:val="left" w:pos="440"/>
        <w:tab w:val="right" w:leader="dot" w:pos="9350"/>
      </w:tabs>
      <w:spacing w:after="100" w:line="480" w:lineRule="auto"/>
    </w:pPr>
    <w:rPr>
      <w:rFonts w:ascii="Calibri" w:hAnsi="Calibri" w:cs="Times New Roman"/>
      <w:lang w:val="en-US"/>
    </w:rPr>
  </w:style>
  <w:style w:type="paragraph" w:styleId="TOC2">
    <w:name w:val="toc 2"/>
    <w:basedOn w:val="Normal"/>
    <w:next w:val="Normal"/>
    <w:autoRedefine/>
    <w:uiPriority w:val="39"/>
    <w:unhideWhenUsed/>
    <w:rsid w:val="005D35F8"/>
    <w:pPr>
      <w:spacing w:after="100" w:line="240" w:lineRule="auto"/>
      <w:ind w:left="220"/>
    </w:pPr>
    <w:rPr>
      <w:rFonts w:ascii="Calibri" w:hAnsi="Calibri" w:cs="Times New Roman"/>
      <w:lang w:val="en-US"/>
    </w:rPr>
  </w:style>
  <w:style w:type="paragraph" w:styleId="TOC3">
    <w:name w:val="toc 3"/>
    <w:basedOn w:val="Normal"/>
    <w:next w:val="Normal"/>
    <w:autoRedefine/>
    <w:uiPriority w:val="39"/>
    <w:unhideWhenUsed/>
    <w:rsid w:val="005D35F8"/>
    <w:pPr>
      <w:spacing w:after="100"/>
      <w:ind w:left="440"/>
    </w:pPr>
  </w:style>
  <w:style w:type="character" w:styleId="Strong">
    <w:name w:val="Strong"/>
    <w:basedOn w:val="DefaultParagraphFont"/>
    <w:uiPriority w:val="22"/>
    <w:qFormat/>
    <w:rsid w:val="004F4174"/>
    <w:rPr>
      <w:b/>
      <w:bCs/>
    </w:rPr>
  </w:style>
  <w:style w:type="character" w:customStyle="1" w:styleId="apple-converted-space">
    <w:name w:val="apple-converted-space"/>
    <w:basedOn w:val="DefaultParagraphFont"/>
    <w:rsid w:val="004F4174"/>
  </w:style>
  <w:style w:type="paragraph" w:styleId="NormalWeb">
    <w:name w:val="Normal (Web)"/>
    <w:basedOn w:val="Normal"/>
    <w:uiPriority w:val="99"/>
    <w:unhideWhenUsed/>
    <w:rsid w:val="002F0E35"/>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FollowedHyperlink">
    <w:name w:val="FollowedHyperlink"/>
    <w:basedOn w:val="DefaultParagraphFont"/>
    <w:uiPriority w:val="99"/>
    <w:semiHidden/>
    <w:unhideWhenUsed/>
    <w:rsid w:val="009656E7"/>
    <w:rPr>
      <w:color w:val="800080" w:themeColor="followedHyperlink"/>
      <w:u w:val="single"/>
    </w:rPr>
  </w:style>
  <w:style w:type="paragraph" w:styleId="NoSpacing">
    <w:name w:val="No Spacing"/>
    <w:uiPriority w:val="1"/>
    <w:qFormat/>
    <w:rsid w:val="00BC555A"/>
    <w:pPr>
      <w:spacing w:after="0" w:line="240" w:lineRule="auto"/>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690204">
      <w:bodyDiv w:val="1"/>
      <w:marLeft w:val="0"/>
      <w:marRight w:val="0"/>
      <w:marTop w:val="0"/>
      <w:marBottom w:val="0"/>
      <w:divBdr>
        <w:top w:val="none" w:sz="0" w:space="0" w:color="auto"/>
        <w:left w:val="none" w:sz="0" w:space="0" w:color="auto"/>
        <w:bottom w:val="none" w:sz="0" w:space="0" w:color="auto"/>
        <w:right w:val="none" w:sz="0" w:space="0" w:color="auto"/>
      </w:divBdr>
    </w:div>
    <w:div w:id="258485742">
      <w:bodyDiv w:val="1"/>
      <w:marLeft w:val="0"/>
      <w:marRight w:val="0"/>
      <w:marTop w:val="0"/>
      <w:marBottom w:val="0"/>
      <w:divBdr>
        <w:top w:val="none" w:sz="0" w:space="0" w:color="auto"/>
        <w:left w:val="none" w:sz="0" w:space="0" w:color="auto"/>
        <w:bottom w:val="none" w:sz="0" w:space="0" w:color="auto"/>
        <w:right w:val="none" w:sz="0" w:space="0" w:color="auto"/>
      </w:divBdr>
      <w:divsChild>
        <w:div w:id="38942130">
          <w:marLeft w:val="0"/>
          <w:marRight w:val="0"/>
          <w:marTop w:val="0"/>
          <w:marBottom w:val="0"/>
          <w:divBdr>
            <w:top w:val="none" w:sz="0" w:space="0" w:color="auto"/>
            <w:left w:val="none" w:sz="0" w:space="0" w:color="auto"/>
            <w:bottom w:val="none" w:sz="0" w:space="0" w:color="auto"/>
            <w:right w:val="none" w:sz="0" w:space="0" w:color="auto"/>
          </w:divBdr>
          <w:divsChild>
            <w:div w:id="123083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850327">
      <w:bodyDiv w:val="1"/>
      <w:marLeft w:val="0"/>
      <w:marRight w:val="0"/>
      <w:marTop w:val="0"/>
      <w:marBottom w:val="0"/>
      <w:divBdr>
        <w:top w:val="none" w:sz="0" w:space="0" w:color="auto"/>
        <w:left w:val="none" w:sz="0" w:space="0" w:color="auto"/>
        <w:bottom w:val="none" w:sz="0" w:space="0" w:color="auto"/>
        <w:right w:val="none" w:sz="0" w:space="0" w:color="auto"/>
      </w:divBdr>
    </w:div>
    <w:div w:id="320936755">
      <w:bodyDiv w:val="1"/>
      <w:marLeft w:val="0"/>
      <w:marRight w:val="0"/>
      <w:marTop w:val="0"/>
      <w:marBottom w:val="0"/>
      <w:divBdr>
        <w:top w:val="none" w:sz="0" w:space="0" w:color="auto"/>
        <w:left w:val="none" w:sz="0" w:space="0" w:color="auto"/>
        <w:bottom w:val="none" w:sz="0" w:space="0" w:color="auto"/>
        <w:right w:val="none" w:sz="0" w:space="0" w:color="auto"/>
      </w:divBdr>
    </w:div>
    <w:div w:id="425657476">
      <w:bodyDiv w:val="1"/>
      <w:marLeft w:val="0"/>
      <w:marRight w:val="0"/>
      <w:marTop w:val="0"/>
      <w:marBottom w:val="0"/>
      <w:divBdr>
        <w:top w:val="none" w:sz="0" w:space="0" w:color="auto"/>
        <w:left w:val="none" w:sz="0" w:space="0" w:color="auto"/>
        <w:bottom w:val="none" w:sz="0" w:space="0" w:color="auto"/>
        <w:right w:val="none" w:sz="0" w:space="0" w:color="auto"/>
      </w:divBdr>
      <w:divsChild>
        <w:div w:id="1298145889">
          <w:marLeft w:val="0"/>
          <w:marRight w:val="0"/>
          <w:marTop w:val="0"/>
          <w:marBottom w:val="0"/>
          <w:divBdr>
            <w:top w:val="none" w:sz="0" w:space="0" w:color="auto"/>
            <w:left w:val="none" w:sz="0" w:space="0" w:color="auto"/>
            <w:bottom w:val="none" w:sz="0" w:space="0" w:color="auto"/>
            <w:right w:val="none" w:sz="0" w:space="0" w:color="auto"/>
          </w:divBdr>
          <w:divsChild>
            <w:div w:id="1062558878">
              <w:marLeft w:val="0"/>
              <w:marRight w:val="0"/>
              <w:marTop w:val="0"/>
              <w:marBottom w:val="585"/>
              <w:divBdr>
                <w:top w:val="none" w:sz="0" w:space="0" w:color="auto"/>
                <w:left w:val="none" w:sz="0" w:space="0" w:color="auto"/>
                <w:bottom w:val="none" w:sz="0" w:space="0" w:color="auto"/>
                <w:right w:val="none" w:sz="0" w:space="0" w:color="auto"/>
              </w:divBdr>
              <w:divsChild>
                <w:div w:id="189804712">
                  <w:marLeft w:val="0"/>
                  <w:marRight w:val="0"/>
                  <w:marTop w:val="0"/>
                  <w:marBottom w:val="0"/>
                  <w:divBdr>
                    <w:top w:val="none" w:sz="0" w:space="0" w:color="auto"/>
                    <w:left w:val="none" w:sz="0" w:space="0" w:color="auto"/>
                    <w:bottom w:val="none" w:sz="0" w:space="0" w:color="auto"/>
                    <w:right w:val="none" w:sz="0" w:space="0" w:color="auto"/>
                  </w:divBdr>
                  <w:divsChild>
                    <w:div w:id="569583385">
                      <w:marLeft w:val="0"/>
                      <w:marRight w:val="0"/>
                      <w:marTop w:val="225"/>
                      <w:marBottom w:val="225"/>
                      <w:divBdr>
                        <w:top w:val="none" w:sz="0" w:space="0" w:color="auto"/>
                        <w:left w:val="none" w:sz="0" w:space="0" w:color="auto"/>
                        <w:bottom w:val="none" w:sz="0" w:space="0" w:color="auto"/>
                        <w:right w:val="none" w:sz="0" w:space="0" w:color="auto"/>
                      </w:divBdr>
                      <w:divsChild>
                        <w:div w:id="1313486205">
                          <w:marLeft w:val="0"/>
                          <w:marRight w:val="0"/>
                          <w:marTop w:val="0"/>
                          <w:marBottom w:val="150"/>
                          <w:divBdr>
                            <w:top w:val="none" w:sz="0" w:space="0" w:color="auto"/>
                            <w:left w:val="none" w:sz="0" w:space="0" w:color="auto"/>
                            <w:bottom w:val="none" w:sz="0" w:space="0" w:color="auto"/>
                            <w:right w:val="none" w:sz="0" w:space="0" w:color="auto"/>
                          </w:divBdr>
                          <w:divsChild>
                            <w:div w:id="673535891">
                              <w:marLeft w:val="360"/>
                              <w:marRight w:val="0"/>
                              <w:marTop w:val="0"/>
                              <w:marBottom w:val="0"/>
                              <w:divBdr>
                                <w:top w:val="none" w:sz="0" w:space="0" w:color="auto"/>
                                <w:left w:val="none" w:sz="0" w:space="0" w:color="auto"/>
                                <w:bottom w:val="none" w:sz="0" w:space="0" w:color="auto"/>
                                <w:right w:val="none" w:sz="0" w:space="0" w:color="auto"/>
                              </w:divBdr>
                              <w:divsChild>
                                <w:div w:id="63263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9073791">
          <w:marLeft w:val="0"/>
          <w:marRight w:val="0"/>
          <w:marTop w:val="0"/>
          <w:marBottom w:val="0"/>
          <w:divBdr>
            <w:top w:val="none" w:sz="0" w:space="0" w:color="auto"/>
            <w:left w:val="none" w:sz="0" w:space="0" w:color="auto"/>
            <w:bottom w:val="none" w:sz="0" w:space="0" w:color="auto"/>
            <w:right w:val="none" w:sz="0" w:space="0" w:color="auto"/>
          </w:divBdr>
          <w:divsChild>
            <w:div w:id="2010477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6385192">
      <w:bodyDiv w:val="1"/>
      <w:marLeft w:val="0"/>
      <w:marRight w:val="0"/>
      <w:marTop w:val="0"/>
      <w:marBottom w:val="0"/>
      <w:divBdr>
        <w:top w:val="none" w:sz="0" w:space="0" w:color="auto"/>
        <w:left w:val="none" w:sz="0" w:space="0" w:color="auto"/>
        <w:bottom w:val="none" w:sz="0" w:space="0" w:color="auto"/>
        <w:right w:val="none" w:sz="0" w:space="0" w:color="auto"/>
      </w:divBdr>
    </w:div>
    <w:div w:id="586697995">
      <w:bodyDiv w:val="1"/>
      <w:marLeft w:val="0"/>
      <w:marRight w:val="0"/>
      <w:marTop w:val="0"/>
      <w:marBottom w:val="0"/>
      <w:divBdr>
        <w:top w:val="none" w:sz="0" w:space="0" w:color="auto"/>
        <w:left w:val="none" w:sz="0" w:space="0" w:color="auto"/>
        <w:bottom w:val="none" w:sz="0" w:space="0" w:color="auto"/>
        <w:right w:val="none" w:sz="0" w:space="0" w:color="auto"/>
      </w:divBdr>
    </w:div>
    <w:div w:id="635452324">
      <w:bodyDiv w:val="1"/>
      <w:marLeft w:val="0"/>
      <w:marRight w:val="0"/>
      <w:marTop w:val="0"/>
      <w:marBottom w:val="0"/>
      <w:divBdr>
        <w:top w:val="none" w:sz="0" w:space="0" w:color="auto"/>
        <w:left w:val="none" w:sz="0" w:space="0" w:color="auto"/>
        <w:bottom w:val="none" w:sz="0" w:space="0" w:color="auto"/>
        <w:right w:val="none" w:sz="0" w:space="0" w:color="auto"/>
      </w:divBdr>
      <w:divsChild>
        <w:div w:id="1376655423">
          <w:marLeft w:val="0"/>
          <w:marRight w:val="0"/>
          <w:marTop w:val="0"/>
          <w:marBottom w:val="0"/>
          <w:divBdr>
            <w:top w:val="none" w:sz="0" w:space="0" w:color="auto"/>
            <w:left w:val="none" w:sz="0" w:space="0" w:color="auto"/>
            <w:bottom w:val="none" w:sz="0" w:space="0" w:color="auto"/>
            <w:right w:val="none" w:sz="0" w:space="0" w:color="auto"/>
          </w:divBdr>
          <w:divsChild>
            <w:div w:id="1994483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73438">
      <w:bodyDiv w:val="1"/>
      <w:marLeft w:val="0"/>
      <w:marRight w:val="0"/>
      <w:marTop w:val="0"/>
      <w:marBottom w:val="0"/>
      <w:divBdr>
        <w:top w:val="none" w:sz="0" w:space="0" w:color="auto"/>
        <w:left w:val="none" w:sz="0" w:space="0" w:color="auto"/>
        <w:bottom w:val="none" w:sz="0" w:space="0" w:color="auto"/>
        <w:right w:val="none" w:sz="0" w:space="0" w:color="auto"/>
      </w:divBdr>
      <w:divsChild>
        <w:div w:id="139733743">
          <w:marLeft w:val="0"/>
          <w:marRight w:val="0"/>
          <w:marTop w:val="0"/>
          <w:marBottom w:val="0"/>
          <w:divBdr>
            <w:top w:val="none" w:sz="0" w:space="0" w:color="auto"/>
            <w:left w:val="none" w:sz="0" w:space="0" w:color="auto"/>
            <w:bottom w:val="none" w:sz="0" w:space="0" w:color="auto"/>
            <w:right w:val="none" w:sz="0" w:space="0" w:color="auto"/>
          </w:divBdr>
          <w:divsChild>
            <w:div w:id="2002853690">
              <w:marLeft w:val="0"/>
              <w:marRight w:val="0"/>
              <w:marTop w:val="0"/>
              <w:marBottom w:val="0"/>
              <w:divBdr>
                <w:top w:val="none" w:sz="0" w:space="0" w:color="auto"/>
                <w:left w:val="none" w:sz="0" w:space="0" w:color="auto"/>
                <w:bottom w:val="none" w:sz="0" w:space="0" w:color="auto"/>
                <w:right w:val="none" w:sz="0" w:space="0" w:color="auto"/>
              </w:divBdr>
              <w:divsChild>
                <w:div w:id="789977441">
                  <w:marLeft w:val="0"/>
                  <w:marRight w:val="0"/>
                  <w:marTop w:val="0"/>
                  <w:marBottom w:val="0"/>
                  <w:divBdr>
                    <w:top w:val="none" w:sz="0" w:space="0" w:color="auto"/>
                    <w:left w:val="none" w:sz="0" w:space="0" w:color="auto"/>
                    <w:bottom w:val="none" w:sz="0" w:space="0" w:color="auto"/>
                    <w:right w:val="none" w:sz="0" w:space="0" w:color="auto"/>
                  </w:divBdr>
                </w:div>
                <w:div w:id="820921853">
                  <w:marLeft w:val="0"/>
                  <w:marRight w:val="0"/>
                  <w:marTop w:val="0"/>
                  <w:marBottom w:val="0"/>
                  <w:divBdr>
                    <w:top w:val="none" w:sz="0" w:space="0" w:color="auto"/>
                    <w:left w:val="none" w:sz="0" w:space="0" w:color="auto"/>
                    <w:bottom w:val="none" w:sz="0" w:space="0" w:color="auto"/>
                    <w:right w:val="none" w:sz="0" w:space="0" w:color="auto"/>
                  </w:divBdr>
                </w:div>
                <w:div w:id="369453964">
                  <w:marLeft w:val="0"/>
                  <w:marRight w:val="0"/>
                  <w:marTop w:val="0"/>
                  <w:marBottom w:val="0"/>
                  <w:divBdr>
                    <w:top w:val="none" w:sz="0" w:space="0" w:color="auto"/>
                    <w:left w:val="none" w:sz="0" w:space="0" w:color="auto"/>
                    <w:bottom w:val="none" w:sz="0" w:space="0" w:color="auto"/>
                    <w:right w:val="none" w:sz="0" w:space="0" w:color="auto"/>
                  </w:divBdr>
                </w:div>
                <w:div w:id="2046637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0005878">
          <w:marLeft w:val="0"/>
          <w:marRight w:val="0"/>
          <w:marTop w:val="0"/>
          <w:marBottom w:val="0"/>
          <w:divBdr>
            <w:top w:val="none" w:sz="0" w:space="0" w:color="auto"/>
            <w:left w:val="none" w:sz="0" w:space="0" w:color="auto"/>
            <w:bottom w:val="none" w:sz="0" w:space="0" w:color="auto"/>
            <w:right w:val="none" w:sz="0" w:space="0" w:color="auto"/>
          </w:divBdr>
          <w:divsChild>
            <w:div w:id="664943770">
              <w:marLeft w:val="0"/>
              <w:marRight w:val="0"/>
              <w:marTop w:val="0"/>
              <w:marBottom w:val="0"/>
              <w:divBdr>
                <w:top w:val="none" w:sz="0" w:space="0" w:color="auto"/>
                <w:left w:val="none" w:sz="0" w:space="0" w:color="auto"/>
                <w:bottom w:val="none" w:sz="0" w:space="0" w:color="auto"/>
                <w:right w:val="none" w:sz="0" w:space="0" w:color="auto"/>
              </w:divBdr>
            </w:div>
            <w:div w:id="321785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751450">
      <w:bodyDiv w:val="1"/>
      <w:marLeft w:val="0"/>
      <w:marRight w:val="0"/>
      <w:marTop w:val="0"/>
      <w:marBottom w:val="0"/>
      <w:divBdr>
        <w:top w:val="none" w:sz="0" w:space="0" w:color="auto"/>
        <w:left w:val="none" w:sz="0" w:space="0" w:color="auto"/>
        <w:bottom w:val="none" w:sz="0" w:space="0" w:color="auto"/>
        <w:right w:val="none" w:sz="0" w:space="0" w:color="auto"/>
      </w:divBdr>
    </w:div>
    <w:div w:id="822309210">
      <w:bodyDiv w:val="1"/>
      <w:marLeft w:val="0"/>
      <w:marRight w:val="0"/>
      <w:marTop w:val="0"/>
      <w:marBottom w:val="0"/>
      <w:divBdr>
        <w:top w:val="none" w:sz="0" w:space="0" w:color="auto"/>
        <w:left w:val="none" w:sz="0" w:space="0" w:color="auto"/>
        <w:bottom w:val="none" w:sz="0" w:space="0" w:color="auto"/>
        <w:right w:val="none" w:sz="0" w:space="0" w:color="auto"/>
      </w:divBdr>
    </w:div>
    <w:div w:id="1147354214">
      <w:bodyDiv w:val="1"/>
      <w:marLeft w:val="0"/>
      <w:marRight w:val="0"/>
      <w:marTop w:val="0"/>
      <w:marBottom w:val="0"/>
      <w:divBdr>
        <w:top w:val="none" w:sz="0" w:space="0" w:color="auto"/>
        <w:left w:val="none" w:sz="0" w:space="0" w:color="auto"/>
        <w:bottom w:val="none" w:sz="0" w:space="0" w:color="auto"/>
        <w:right w:val="none" w:sz="0" w:space="0" w:color="auto"/>
      </w:divBdr>
    </w:div>
    <w:div w:id="1160542662">
      <w:bodyDiv w:val="1"/>
      <w:marLeft w:val="0"/>
      <w:marRight w:val="0"/>
      <w:marTop w:val="0"/>
      <w:marBottom w:val="0"/>
      <w:divBdr>
        <w:top w:val="none" w:sz="0" w:space="0" w:color="auto"/>
        <w:left w:val="none" w:sz="0" w:space="0" w:color="auto"/>
        <w:bottom w:val="none" w:sz="0" w:space="0" w:color="auto"/>
        <w:right w:val="none" w:sz="0" w:space="0" w:color="auto"/>
      </w:divBdr>
    </w:div>
    <w:div w:id="1215772775">
      <w:bodyDiv w:val="1"/>
      <w:marLeft w:val="0"/>
      <w:marRight w:val="0"/>
      <w:marTop w:val="0"/>
      <w:marBottom w:val="0"/>
      <w:divBdr>
        <w:top w:val="none" w:sz="0" w:space="0" w:color="auto"/>
        <w:left w:val="none" w:sz="0" w:space="0" w:color="auto"/>
        <w:bottom w:val="none" w:sz="0" w:space="0" w:color="auto"/>
        <w:right w:val="none" w:sz="0" w:space="0" w:color="auto"/>
      </w:divBdr>
    </w:div>
    <w:div w:id="1612786317">
      <w:bodyDiv w:val="1"/>
      <w:marLeft w:val="0"/>
      <w:marRight w:val="0"/>
      <w:marTop w:val="0"/>
      <w:marBottom w:val="0"/>
      <w:divBdr>
        <w:top w:val="none" w:sz="0" w:space="0" w:color="auto"/>
        <w:left w:val="none" w:sz="0" w:space="0" w:color="auto"/>
        <w:bottom w:val="none" w:sz="0" w:space="0" w:color="auto"/>
        <w:right w:val="none" w:sz="0" w:space="0" w:color="auto"/>
      </w:divBdr>
    </w:div>
    <w:div w:id="1670670807">
      <w:bodyDiv w:val="1"/>
      <w:marLeft w:val="0"/>
      <w:marRight w:val="0"/>
      <w:marTop w:val="0"/>
      <w:marBottom w:val="0"/>
      <w:divBdr>
        <w:top w:val="none" w:sz="0" w:space="0" w:color="auto"/>
        <w:left w:val="none" w:sz="0" w:space="0" w:color="auto"/>
        <w:bottom w:val="none" w:sz="0" w:space="0" w:color="auto"/>
        <w:right w:val="none" w:sz="0" w:space="0" w:color="auto"/>
      </w:divBdr>
    </w:div>
    <w:div w:id="1696536645">
      <w:bodyDiv w:val="1"/>
      <w:marLeft w:val="0"/>
      <w:marRight w:val="0"/>
      <w:marTop w:val="0"/>
      <w:marBottom w:val="0"/>
      <w:divBdr>
        <w:top w:val="none" w:sz="0" w:space="0" w:color="auto"/>
        <w:left w:val="none" w:sz="0" w:space="0" w:color="auto"/>
        <w:bottom w:val="none" w:sz="0" w:space="0" w:color="auto"/>
        <w:right w:val="none" w:sz="0" w:space="0" w:color="auto"/>
      </w:divBdr>
    </w:div>
    <w:div w:id="1762140152">
      <w:bodyDiv w:val="1"/>
      <w:marLeft w:val="0"/>
      <w:marRight w:val="0"/>
      <w:marTop w:val="0"/>
      <w:marBottom w:val="0"/>
      <w:divBdr>
        <w:top w:val="none" w:sz="0" w:space="0" w:color="auto"/>
        <w:left w:val="none" w:sz="0" w:space="0" w:color="auto"/>
        <w:bottom w:val="none" w:sz="0" w:space="0" w:color="auto"/>
        <w:right w:val="none" w:sz="0" w:space="0" w:color="auto"/>
      </w:divBdr>
    </w:div>
    <w:div w:id="1921015422">
      <w:bodyDiv w:val="1"/>
      <w:marLeft w:val="0"/>
      <w:marRight w:val="0"/>
      <w:marTop w:val="0"/>
      <w:marBottom w:val="0"/>
      <w:divBdr>
        <w:top w:val="none" w:sz="0" w:space="0" w:color="auto"/>
        <w:left w:val="none" w:sz="0" w:space="0" w:color="auto"/>
        <w:bottom w:val="none" w:sz="0" w:space="0" w:color="auto"/>
        <w:right w:val="none" w:sz="0" w:space="0" w:color="auto"/>
      </w:divBdr>
    </w:div>
    <w:div w:id="1968465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healthunlocked.com/" TargetMode="External"/><Relationship Id="rId13" Type="http://schemas.openxmlformats.org/officeDocument/2006/relationships/image" Target="media/image4.png"/><Relationship Id="rId18" Type="http://schemas.openxmlformats.org/officeDocument/2006/relationships/hyperlink" Target="http://beta.prestovita.com" TargetMode="External"/><Relationship Id="rId3" Type="http://schemas.microsoft.com/office/2007/relationships/stylesWithEffects" Target="stylesWithEffect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hyperlink" Target="mailto:medwards@prestovita.com"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yperlink" Target="http://themeforest.net/item/razor-cutting-edge-wordpress-theme/3822067?WT.mc_id=item_update_email" TargetMode="External"/><Relationship Id="rId4" Type="http://schemas.openxmlformats.org/officeDocument/2006/relationships/settings" Target="settings.xml"/><Relationship Id="rId9" Type="http://schemas.openxmlformats.org/officeDocument/2006/relationships/hyperlink" Target="http://themeforest.net/item/razor-cutting-edge-wordpress-theme/full_screen_preview/3822067" TargetMode="External"/><Relationship Id="rId14" Type="http://schemas.openxmlformats.org/officeDocument/2006/relationships/image" Target="media/image5.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tthew\Dropbox\PrestoVita\Marketing\Templates\PrestoVita%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PrestoVita Template</Template>
  <TotalTime>71</TotalTime>
  <Pages>13</Pages>
  <Words>1667</Words>
  <Characters>9502</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Matthew Edwards</dc:creator>
  <cp:lastModifiedBy>Helen</cp:lastModifiedBy>
  <cp:revision>9</cp:revision>
  <cp:lastPrinted>2014-06-22T14:37:00Z</cp:lastPrinted>
  <dcterms:created xsi:type="dcterms:W3CDTF">2014-10-22T12:29:00Z</dcterms:created>
  <dcterms:modified xsi:type="dcterms:W3CDTF">2014-10-22T14:39:00Z</dcterms:modified>
</cp:coreProperties>
</file>